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6AD" w:rsidRPr="00CD06AD" w:rsidRDefault="00CD06AD" w:rsidP="00CD0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  <w:r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This readme is for the data submitted in conjunction with the paper:</w:t>
      </w:r>
    </w:p>
    <w:p w:rsidR="00CD06AD" w:rsidRPr="00CD06AD" w:rsidRDefault="00CD06AD" w:rsidP="00CD0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</w:p>
    <w:p w:rsidR="00CD06AD" w:rsidRPr="00CD06AD" w:rsidRDefault="00CD06AD" w:rsidP="00CD0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  <w:r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 xml:space="preserve">Title: </w:t>
      </w:r>
      <w:r w:rsidRPr="007157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A versatile dual-sp</w:t>
      </w:r>
      <w:r w:rsidR="00EA68BF">
        <w:rPr>
          <w:rFonts w:ascii="Courier New" w:eastAsia="Times New Roman" w:hAnsi="Courier New" w:cs="Courier New"/>
          <w:b/>
          <w:sz w:val="20"/>
          <w:szCs w:val="20"/>
          <w:lang w:eastAsia="en-GB"/>
        </w:rPr>
        <w:t>ecies Zeeman slower for caesium and</w:t>
      </w:r>
      <w:r w:rsidRPr="007157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 xml:space="preserve"> yt</w:t>
      </w:r>
      <w:r w:rsidR="00EA68BF">
        <w:rPr>
          <w:rFonts w:ascii="Courier New" w:eastAsia="Times New Roman" w:hAnsi="Courier New" w:cs="Courier New"/>
          <w:b/>
          <w:sz w:val="20"/>
          <w:szCs w:val="20"/>
          <w:lang w:eastAsia="en-GB"/>
        </w:rPr>
        <w:t>terbium</w:t>
      </w:r>
    </w:p>
    <w:p w:rsidR="00CD06AD" w:rsidRPr="00CD06AD" w:rsidRDefault="00CD06AD" w:rsidP="00CD0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</w:p>
    <w:p w:rsidR="00CD06AD" w:rsidRPr="00CD06AD" w:rsidRDefault="00CD06AD" w:rsidP="00CD0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  <w:r w:rsidRPr="007157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Aut</w:t>
      </w:r>
      <w:r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hors: S. A. Hopkins, K. L. Butler, R. Freytag,</w:t>
      </w:r>
      <w:r w:rsidRPr="007157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 xml:space="preserve"> </w:t>
      </w:r>
      <w:r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S. L. Kemp</w:t>
      </w:r>
      <w:r w:rsidRPr="007157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, E. A. Hinds, M. R. Tarbutt and</w:t>
      </w:r>
      <w:r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 xml:space="preserve"> S. L. Cornish</w:t>
      </w:r>
    </w:p>
    <w:p w:rsidR="00CD06AD" w:rsidRPr="00CD06AD" w:rsidRDefault="00CD06AD" w:rsidP="00CD0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</w:p>
    <w:p w:rsidR="00CD06AD" w:rsidRPr="00CD06AD" w:rsidRDefault="00A97D94" w:rsidP="00CD06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  <w:r>
        <w:rPr>
          <w:rFonts w:ascii="Courier New" w:eastAsia="Times New Roman" w:hAnsi="Courier New" w:cs="Courier New"/>
          <w:b/>
          <w:sz w:val="20"/>
          <w:szCs w:val="20"/>
          <w:lang w:eastAsia="en-GB"/>
        </w:rPr>
        <w:t>A preprint ver</w:t>
      </w:r>
      <w:r w:rsidR="00CD06AD"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 xml:space="preserve">sion of this paper can be found on the </w:t>
      </w:r>
      <w:proofErr w:type="spellStart"/>
      <w:r w:rsidR="00CD06AD"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arxiv</w:t>
      </w:r>
      <w:proofErr w:type="spellEnd"/>
      <w:r w:rsidR="00CD06AD" w:rsidRPr="00CD06AD">
        <w:rPr>
          <w:rFonts w:ascii="Courier New" w:eastAsia="Times New Roman" w:hAnsi="Courier New" w:cs="Courier New"/>
          <w:b/>
          <w:sz w:val="20"/>
          <w:szCs w:val="20"/>
          <w:lang w:eastAsia="en-GB"/>
        </w:rPr>
        <w:t>:</w:t>
      </w:r>
    </w:p>
    <w:p w:rsidR="00416F45" w:rsidRDefault="000147B4" w:rsidP="008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  <w:hyperlink r:id="rId5" w:history="1">
        <w:r w:rsidR="00870F54" w:rsidRPr="00FB6022">
          <w:rPr>
            <w:rStyle w:val="Hyperlink"/>
            <w:rFonts w:ascii="Courier New" w:eastAsia="Times New Roman" w:hAnsi="Courier New" w:cs="Courier New"/>
            <w:b/>
            <w:sz w:val="20"/>
            <w:szCs w:val="20"/>
            <w:lang w:eastAsia="en-GB"/>
          </w:rPr>
          <w:t>http://arxiv.org/abs/xxxx.xxxx</w:t>
        </w:r>
      </w:hyperlink>
    </w:p>
    <w:p w:rsidR="00870F54" w:rsidRPr="00870F54" w:rsidRDefault="00870F54" w:rsidP="00870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en-GB"/>
        </w:rPr>
      </w:pPr>
    </w:p>
    <w:p w:rsidR="00870F54" w:rsidRPr="00870F54" w:rsidRDefault="00870F54">
      <w:pPr>
        <w:rPr>
          <w:b/>
        </w:rPr>
      </w:pPr>
      <w:r w:rsidRPr="00870F54">
        <w:rPr>
          <w:b/>
        </w:rPr>
        <w:t>The columns refer to the associated .</w:t>
      </w:r>
      <w:proofErr w:type="gramStart"/>
      <w:r w:rsidRPr="00870F54">
        <w:rPr>
          <w:b/>
        </w:rPr>
        <w:t>csv  files</w:t>
      </w:r>
      <w:proofErr w:type="gramEnd"/>
      <w:r w:rsidRPr="00870F54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189"/>
        <w:gridCol w:w="1246"/>
        <w:gridCol w:w="3931"/>
        <w:gridCol w:w="1503"/>
      </w:tblGrid>
      <w:tr w:rsidR="00C67AA7" w:rsidRPr="00325DD7" w:rsidTr="00EA68BF">
        <w:trPr>
          <w:trHeight w:val="400"/>
        </w:trPr>
        <w:tc>
          <w:tcPr>
            <w:tcW w:w="972" w:type="dxa"/>
          </w:tcPr>
          <w:p w:rsidR="00C67AA7" w:rsidRPr="00325DD7" w:rsidRDefault="00C67AA7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2</w:t>
            </w:r>
          </w:p>
        </w:tc>
        <w:tc>
          <w:tcPr>
            <w:tcW w:w="7869" w:type="dxa"/>
            <w:gridSpan w:val="4"/>
          </w:tcPr>
          <w:p w:rsidR="00C67AA7" w:rsidRPr="00325DD7" w:rsidRDefault="00C67AA7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Varieties of field Zeeman profiles</w:t>
            </w:r>
          </w:p>
        </w:tc>
      </w:tr>
      <w:tr w:rsidR="00C67AA7" w:rsidRPr="00325DD7" w:rsidTr="00EA68BF">
        <w:tc>
          <w:tcPr>
            <w:tcW w:w="972" w:type="dxa"/>
          </w:tcPr>
          <w:p w:rsidR="00C67AA7" w:rsidRPr="00325DD7" w:rsidRDefault="00C67AA7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1189" w:type="dxa"/>
          </w:tcPr>
          <w:p w:rsidR="00C67AA7" w:rsidRPr="00325DD7" w:rsidRDefault="00C67AA7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</w:tc>
        <w:tc>
          <w:tcPr>
            <w:tcW w:w="1246" w:type="dxa"/>
          </w:tcPr>
          <w:p w:rsidR="00C67AA7" w:rsidRPr="00325DD7" w:rsidRDefault="00C67AA7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3931" w:type="dxa"/>
          </w:tcPr>
          <w:p w:rsidR="00C67AA7" w:rsidRPr="00325DD7" w:rsidRDefault="00C67AA7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503" w:type="dxa"/>
          </w:tcPr>
          <w:p w:rsidR="00C67AA7" w:rsidRPr="00325DD7" w:rsidRDefault="00C67AA7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EA68BF" w:rsidTr="00EA68BF">
        <w:tc>
          <w:tcPr>
            <w:tcW w:w="972" w:type="dxa"/>
            <w:vMerge w:val="restart"/>
          </w:tcPr>
          <w:p w:rsidR="00EA68BF" w:rsidRDefault="00EA68BF" w:rsidP="00C67AA7">
            <w:r>
              <w:t>Top</w:t>
            </w:r>
          </w:p>
        </w:tc>
        <w:tc>
          <w:tcPr>
            <w:tcW w:w="1189" w:type="dxa"/>
          </w:tcPr>
          <w:p w:rsidR="00EA68BF" w:rsidRPr="004D40A9" w:rsidRDefault="00EA68BF" w:rsidP="00C67AA7">
            <w:r>
              <w:t>Sign +</w:t>
            </w:r>
          </w:p>
        </w:tc>
        <w:tc>
          <w:tcPr>
            <w:tcW w:w="5177" w:type="dxa"/>
            <w:gridSpan w:val="2"/>
            <w:vMerge w:val="restart"/>
          </w:tcPr>
          <w:p w:rsidR="00EA68BF" w:rsidRDefault="00EA68BF" w:rsidP="00C67AA7">
            <w:r>
              <w:t>The three curves are simple  plots of the  equation</w:t>
            </w:r>
          </w:p>
          <w:p w:rsidR="00EA68BF" w:rsidRDefault="00EA68BF" w:rsidP="00C67AA7">
            <w:r w:rsidRPr="004D40A9">
              <w:rPr>
                <w:position w:val="-56"/>
              </w:rPr>
              <w:object w:dxaOrig="2960" w:dyaOrig="1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44.8pt;height:64.15pt" o:ole="">
                  <v:imagedata r:id="rId6" o:title=""/>
                </v:shape>
                <o:OLEObject Type="Embed" ProgID="Equation.DSMT4" ShapeID="_x0000_i1031" DrawAspect="Content" ObjectID="_1512197492" r:id="rId7"/>
              </w:object>
            </w:r>
          </w:p>
          <w:p w:rsidR="00EA68BF" w:rsidRDefault="00EA68BF" w:rsidP="00C67AA7"/>
        </w:tc>
        <w:tc>
          <w:tcPr>
            <w:tcW w:w="1503" w:type="dxa"/>
          </w:tcPr>
          <w:p w:rsidR="00EA68BF" w:rsidRDefault="00EA68BF" w:rsidP="00C67AA7">
            <w:r>
              <w:t>Dimensionless</w:t>
            </w:r>
          </w:p>
        </w:tc>
      </w:tr>
      <w:tr w:rsidR="00EA68BF" w:rsidTr="00EA68BF">
        <w:tc>
          <w:tcPr>
            <w:tcW w:w="972" w:type="dxa"/>
            <w:vMerge/>
          </w:tcPr>
          <w:p w:rsidR="00EA68BF" w:rsidRDefault="00EA68BF" w:rsidP="00C67AA7"/>
        </w:tc>
        <w:tc>
          <w:tcPr>
            <w:tcW w:w="1189" w:type="dxa"/>
          </w:tcPr>
          <w:p w:rsidR="00EA68BF" w:rsidRPr="004D40A9" w:rsidRDefault="00EA68BF" w:rsidP="00372940">
            <w:r w:rsidRPr="004D40A9">
              <w:rPr>
                <w:rFonts w:ascii="Symbol" w:hAnsi="Symbol"/>
                <w:i/>
              </w:rPr>
              <w:t></w:t>
            </w:r>
            <w:r w:rsidRPr="004D40A9">
              <w:rPr>
                <w:rFonts w:ascii="Symbol" w:hAnsi="Symbol"/>
              </w:rPr>
              <w:t></w:t>
            </w:r>
            <w:r>
              <w:t>= 0</w:t>
            </w:r>
          </w:p>
        </w:tc>
        <w:tc>
          <w:tcPr>
            <w:tcW w:w="5177" w:type="dxa"/>
            <w:gridSpan w:val="2"/>
            <w:vMerge/>
          </w:tcPr>
          <w:p w:rsidR="00EA68BF" w:rsidRDefault="00EA68BF" w:rsidP="00C67AA7"/>
        </w:tc>
        <w:tc>
          <w:tcPr>
            <w:tcW w:w="1503" w:type="dxa"/>
          </w:tcPr>
          <w:p w:rsidR="00EA68BF" w:rsidRDefault="00EA68BF" w:rsidP="00C67AA7"/>
        </w:tc>
      </w:tr>
      <w:tr w:rsidR="00EA68BF" w:rsidTr="00EA68BF">
        <w:tc>
          <w:tcPr>
            <w:tcW w:w="972" w:type="dxa"/>
            <w:vMerge w:val="restart"/>
          </w:tcPr>
          <w:p w:rsidR="00EA68BF" w:rsidRDefault="00EA68BF" w:rsidP="00C67AA7">
            <w:r>
              <w:t>Middle</w:t>
            </w:r>
          </w:p>
        </w:tc>
        <w:tc>
          <w:tcPr>
            <w:tcW w:w="1189" w:type="dxa"/>
          </w:tcPr>
          <w:p w:rsidR="00EA68BF" w:rsidRDefault="00EA68BF" w:rsidP="00372940">
            <w:r>
              <w:t>Sign -</w:t>
            </w:r>
          </w:p>
        </w:tc>
        <w:tc>
          <w:tcPr>
            <w:tcW w:w="5177" w:type="dxa"/>
            <w:gridSpan w:val="2"/>
            <w:vMerge/>
          </w:tcPr>
          <w:p w:rsidR="00EA68BF" w:rsidRDefault="00EA68BF" w:rsidP="00C67AA7"/>
        </w:tc>
        <w:tc>
          <w:tcPr>
            <w:tcW w:w="1503" w:type="dxa"/>
          </w:tcPr>
          <w:p w:rsidR="00EA68BF" w:rsidRDefault="00EA68BF" w:rsidP="00C67AA7"/>
        </w:tc>
      </w:tr>
      <w:tr w:rsidR="00EA68BF" w:rsidTr="00EA68BF">
        <w:tc>
          <w:tcPr>
            <w:tcW w:w="972" w:type="dxa"/>
            <w:vMerge/>
          </w:tcPr>
          <w:p w:rsidR="00EA68BF" w:rsidRDefault="00EA68BF" w:rsidP="00C67AA7"/>
        </w:tc>
        <w:tc>
          <w:tcPr>
            <w:tcW w:w="1189" w:type="dxa"/>
          </w:tcPr>
          <w:p w:rsidR="00EA68BF" w:rsidRDefault="00EA68BF" w:rsidP="00C67AA7">
            <w:r w:rsidRPr="004D40A9">
              <w:rPr>
                <w:rFonts w:ascii="Symbol" w:hAnsi="Symbol"/>
                <w:i/>
              </w:rPr>
              <w:t></w:t>
            </w:r>
            <w:r w:rsidRPr="004D40A9">
              <w:rPr>
                <w:rFonts w:ascii="Symbol" w:hAnsi="Symbol"/>
              </w:rPr>
              <w:t></w:t>
            </w:r>
            <w:r>
              <w:t>= -0.5</w:t>
            </w:r>
          </w:p>
        </w:tc>
        <w:tc>
          <w:tcPr>
            <w:tcW w:w="5177" w:type="dxa"/>
            <w:gridSpan w:val="2"/>
            <w:vMerge/>
          </w:tcPr>
          <w:p w:rsidR="00EA68BF" w:rsidRDefault="00EA68BF" w:rsidP="00C67AA7"/>
        </w:tc>
        <w:tc>
          <w:tcPr>
            <w:tcW w:w="1503" w:type="dxa"/>
          </w:tcPr>
          <w:p w:rsidR="00EA68BF" w:rsidRDefault="00EA68BF" w:rsidP="00C67AA7"/>
        </w:tc>
      </w:tr>
      <w:tr w:rsidR="00EA68BF" w:rsidTr="00EA68BF">
        <w:tc>
          <w:tcPr>
            <w:tcW w:w="972" w:type="dxa"/>
            <w:vMerge w:val="restart"/>
          </w:tcPr>
          <w:p w:rsidR="00EA68BF" w:rsidRDefault="00EA68BF" w:rsidP="00C67AA7">
            <w:r>
              <w:t>Bottom</w:t>
            </w:r>
          </w:p>
        </w:tc>
        <w:tc>
          <w:tcPr>
            <w:tcW w:w="1189" w:type="dxa"/>
          </w:tcPr>
          <w:p w:rsidR="00EA68BF" w:rsidRDefault="00EA68BF" w:rsidP="00372940">
            <w:r>
              <w:t>Sign -</w:t>
            </w:r>
          </w:p>
        </w:tc>
        <w:tc>
          <w:tcPr>
            <w:tcW w:w="5177" w:type="dxa"/>
            <w:gridSpan w:val="2"/>
            <w:vMerge/>
          </w:tcPr>
          <w:p w:rsidR="00EA68BF" w:rsidRDefault="00EA68BF" w:rsidP="00C67AA7"/>
        </w:tc>
        <w:tc>
          <w:tcPr>
            <w:tcW w:w="1503" w:type="dxa"/>
          </w:tcPr>
          <w:p w:rsidR="00EA68BF" w:rsidRDefault="00EA68BF" w:rsidP="00C67AA7"/>
        </w:tc>
      </w:tr>
      <w:tr w:rsidR="00EA68BF" w:rsidTr="00EA68BF">
        <w:tc>
          <w:tcPr>
            <w:tcW w:w="972" w:type="dxa"/>
            <w:vMerge/>
          </w:tcPr>
          <w:p w:rsidR="00EA68BF" w:rsidRDefault="00EA68BF" w:rsidP="00C67AA7"/>
        </w:tc>
        <w:tc>
          <w:tcPr>
            <w:tcW w:w="1189" w:type="dxa"/>
          </w:tcPr>
          <w:p w:rsidR="00EA68BF" w:rsidRDefault="00EA68BF" w:rsidP="00C67AA7">
            <w:r w:rsidRPr="004D40A9">
              <w:rPr>
                <w:rFonts w:ascii="Symbol" w:hAnsi="Symbol"/>
                <w:i/>
              </w:rPr>
              <w:t></w:t>
            </w:r>
            <w:r w:rsidRPr="004D40A9">
              <w:rPr>
                <w:rFonts w:ascii="Symbol" w:hAnsi="Symbol"/>
              </w:rPr>
              <w:t></w:t>
            </w:r>
            <w:r>
              <w:t>= -1</w:t>
            </w:r>
          </w:p>
        </w:tc>
        <w:tc>
          <w:tcPr>
            <w:tcW w:w="5177" w:type="dxa"/>
            <w:gridSpan w:val="2"/>
            <w:vMerge/>
          </w:tcPr>
          <w:p w:rsidR="00EA68BF" w:rsidRDefault="00EA68BF" w:rsidP="00C67AA7"/>
        </w:tc>
        <w:tc>
          <w:tcPr>
            <w:tcW w:w="1503" w:type="dxa"/>
          </w:tcPr>
          <w:p w:rsidR="00EA68BF" w:rsidRDefault="00EA68BF" w:rsidP="00C67AA7"/>
        </w:tc>
      </w:tr>
      <w:tr w:rsidR="00C67AA7" w:rsidTr="00EA68BF">
        <w:tc>
          <w:tcPr>
            <w:tcW w:w="972" w:type="dxa"/>
          </w:tcPr>
          <w:p w:rsidR="00C67AA7" w:rsidRDefault="00C67AA7" w:rsidP="00C67AA7"/>
        </w:tc>
        <w:tc>
          <w:tcPr>
            <w:tcW w:w="1189" w:type="dxa"/>
          </w:tcPr>
          <w:p w:rsidR="00C67AA7" w:rsidRDefault="00C67AA7" w:rsidP="00C67AA7"/>
        </w:tc>
        <w:tc>
          <w:tcPr>
            <w:tcW w:w="1246" w:type="dxa"/>
          </w:tcPr>
          <w:p w:rsidR="00C67AA7" w:rsidRDefault="00C67AA7" w:rsidP="00C67AA7"/>
        </w:tc>
        <w:tc>
          <w:tcPr>
            <w:tcW w:w="3931" w:type="dxa"/>
          </w:tcPr>
          <w:p w:rsidR="00C67AA7" w:rsidRDefault="00C67AA7" w:rsidP="00C67AA7"/>
        </w:tc>
        <w:tc>
          <w:tcPr>
            <w:tcW w:w="1503" w:type="dxa"/>
          </w:tcPr>
          <w:p w:rsidR="00C67AA7" w:rsidRDefault="00C67AA7" w:rsidP="00C67AA7"/>
        </w:tc>
      </w:tr>
    </w:tbl>
    <w:p w:rsidR="00870F54" w:rsidRDefault="00870F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618"/>
        <w:gridCol w:w="3313"/>
        <w:gridCol w:w="1749"/>
      </w:tblGrid>
      <w:tr w:rsidR="001F5887" w:rsidRPr="00325DD7" w:rsidTr="000147B4">
        <w:tc>
          <w:tcPr>
            <w:tcW w:w="972" w:type="dxa"/>
          </w:tcPr>
          <w:p w:rsidR="001F5887" w:rsidRPr="00325DD7" w:rsidRDefault="001F5887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3</w:t>
            </w:r>
          </w:p>
        </w:tc>
        <w:tc>
          <w:tcPr>
            <w:tcW w:w="7742" w:type="dxa"/>
            <w:gridSpan w:val="4"/>
          </w:tcPr>
          <w:p w:rsidR="001F5887" w:rsidRPr="00325DD7" w:rsidRDefault="001F5887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Atomic trajectories for basic model</w:t>
            </w:r>
          </w:p>
        </w:tc>
      </w:tr>
      <w:tr w:rsidR="001F5887" w:rsidRPr="00325DD7" w:rsidTr="001F5887">
        <w:tc>
          <w:tcPr>
            <w:tcW w:w="972" w:type="dxa"/>
          </w:tcPr>
          <w:p w:rsidR="001F5887" w:rsidRPr="00325DD7" w:rsidRDefault="001F5887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1F5887" w:rsidRPr="00325DD7" w:rsidRDefault="001F5887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618" w:type="dxa"/>
          </w:tcPr>
          <w:p w:rsidR="001F5887" w:rsidRDefault="001F5887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1F5887" w:rsidRPr="00325DD7" w:rsidRDefault="001F5887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</w:tcPr>
          <w:p w:rsidR="001F5887" w:rsidRPr="00325DD7" w:rsidRDefault="001F5887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1F5887" w:rsidRPr="00325DD7" w:rsidRDefault="001F5887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1F5887" w:rsidTr="001F5887">
        <w:tc>
          <w:tcPr>
            <w:tcW w:w="972" w:type="dxa"/>
          </w:tcPr>
          <w:p w:rsidR="001F5887" w:rsidRDefault="001F5887" w:rsidP="000147B4"/>
        </w:tc>
        <w:tc>
          <w:tcPr>
            <w:tcW w:w="1062" w:type="dxa"/>
          </w:tcPr>
          <w:p w:rsidR="001F5887" w:rsidRDefault="001F5887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1F5887" w:rsidRDefault="001F5887" w:rsidP="000147B4">
            <w:r>
              <w:t>Initial speed  60 m/s</w:t>
            </w:r>
          </w:p>
        </w:tc>
        <w:tc>
          <w:tcPr>
            <w:tcW w:w="3313" w:type="dxa"/>
          </w:tcPr>
          <w:p w:rsidR="001F5887" w:rsidRDefault="001F5887" w:rsidP="000147B4">
            <w:r>
              <w:t xml:space="preserve">z position </w:t>
            </w:r>
          </w:p>
        </w:tc>
        <w:tc>
          <w:tcPr>
            <w:tcW w:w="1749" w:type="dxa"/>
          </w:tcPr>
          <w:p w:rsidR="001F5887" w:rsidRDefault="001F5887" w:rsidP="000147B4">
            <w:r>
              <w:t>m</w:t>
            </w:r>
          </w:p>
        </w:tc>
      </w:tr>
      <w:tr w:rsidR="001F5887" w:rsidTr="001F5887">
        <w:tc>
          <w:tcPr>
            <w:tcW w:w="972" w:type="dxa"/>
          </w:tcPr>
          <w:p w:rsidR="001F5887" w:rsidRDefault="001F5887" w:rsidP="000147B4"/>
        </w:tc>
        <w:tc>
          <w:tcPr>
            <w:tcW w:w="1062" w:type="dxa"/>
          </w:tcPr>
          <w:p w:rsidR="001F5887" w:rsidRDefault="001F5887" w:rsidP="000147B4">
            <w:r>
              <w:t>B</w:t>
            </w:r>
          </w:p>
        </w:tc>
        <w:tc>
          <w:tcPr>
            <w:tcW w:w="1618" w:type="dxa"/>
            <w:vMerge/>
          </w:tcPr>
          <w:p w:rsidR="001F5887" w:rsidRDefault="001F5887" w:rsidP="000147B4"/>
        </w:tc>
        <w:tc>
          <w:tcPr>
            <w:tcW w:w="3313" w:type="dxa"/>
          </w:tcPr>
          <w:p w:rsidR="001F5887" w:rsidRDefault="001F5887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1F5887" w:rsidRDefault="001F5887" w:rsidP="000147B4">
            <w:r>
              <w:t>m/s</w:t>
            </w:r>
          </w:p>
        </w:tc>
      </w:tr>
      <w:tr w:rsidR="001F5887" w:rsidTr="001F5887">
        <w:tc>
          <w:tcPr>
            <w:tcW w:w="972" w:type="dxa"/>
          </w:tcPr>
          <w:p w:rsidR="001F5887" w:rsidRDefault="001F5887" w:rsidP="000147B4"/>
        </w:tc>
        <w:tc>
          <w:tcPr>
            <w:tcW w:w="1062" w:type="dxa"/>
          </w:tcPr>
          <w:p w:rsidR="001F5887" w:rsidRDefault="001F5887" w:rsidP="000147B4">
            <w:r>
              <w:t>C</w:t>
            </w:r>
          </w:p>
        </w:tc>
        <w:tc>
          <w:tcPr>
            <w:tcW w:w="1618" w:type="dxa"/>
            <w:vMerge w:val="restart"/>
          </w:tcPr>
          <w:p w:rsidR="001F5887" w:rsidRDefault="001F5887" w:rsidP="000147B4">
            <w:r>
              <w:t>Initial speed  78 m/s</w:t>
            </w:r>
          </w:p>
        </w:tc>
        <w:tc>
          <w:tcPr>
            <w:tcW w:w="3313" w:type="dxa"/>
          </w:tcPr>
          <w:p w:rsidR="001F5887" w:rsidRDefault="001F5887" w:rsidP="000147B4">
            <w:r>
              <w:t xml:space="preserve">z position </w:t>
            </w:r>
          </w:p>
        </w:tc>
        <w:tc>
          <w:tcPr>
            <w:tcW w:w="1749" w:type="dxa"/>
          </w:tcPr>
          <w:p w:rsidR="001F5887" w:rsidRDefault="001F5887" w:rsidP="000147B4">
            <w:r>
              <w:t>m</w:t>
            </w:r>
          </w:p>
        </w:tc>
      </w:tr>
      <w:tr w:rsidR="001F5887" w:rsidTr="001F5887">
        <w:tc>
          <w:tcPr>
            <w:tcW w:w="972" w:type="dxa"/>
          </w:tcPr>
          <w:p w:rsidR="001F5887" w:rsidRDefault="001F5887" w:rsidP="000147B4"/>
        </w:tc>
        <w:tc>
          <w:tcPr>
            <w:tcW w:w="1062" w:type="dxa"/>
          </w:tcPr>
          <w:p w:rsidR="001F5887" w:rsidRDefault="001F5887" w:rsidP="000147B4">
            <w:r>
              <w:t>D</w:t>
            </w:r>
          </w:p>
        </w:tc>
        <w:tc>
          <w:tcPr>
            <w:tcW w:w="1618" w:type="dxa"/>
            <w:vMerge/>
          </w:tcPr>
          <w:p w:rsidR="001F5887" w:rsidRDefault="001F5887" w:rsidP="000147B4"/>
        </w:tc>
        <w:tc>
          <w:tcPr>
            <w:tcW w:w="3313" w:type="dxa"/>
          </w:tcPr>
          <w:p w:rsidR="001F5887" w:rsidRDefault="001F5887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1F5887" w:rsidRDefault="001F5887" w:rsidP="000147B4">
            <w:r>
              <w:t>m/s</w:t>
            </w:r>
          </w:p>
        </w:tc>
      </w:tr>
      <w:tr w:rsidR="00057EB2" w:rsidTr="00057EB2">
        <w:tc>
          <w:tcPr>
            <w:tcW w:w="972" w:type="dxa"/>
          </w:tcPr>
          <w:p w:rsidR="00057EB2" w:rsidRDefault="00057EB2" w:rsidP="000147B4"/>
        </w:tc>
        <w:tc>
          <w:tcPr>
            <w:tcW w:w="1062" w:type="dxa"/>
          </w:tcPr>
          <w:p w:rsidR="00057EB2" w:rsidRDefault="00057EB2" w:rsidP="000147B4">
            <w:r>
              <w:t>E</w:t>
            </w:r>
          </w:p>
        </w:tc>
        <w:tc>
          <w:tcPr>
            <w:tcW w:w="1618" w:type="dxa"/>
            <w:vMerge w:val="restart"/>
          </w:tcPr>
          <w:p w:rsidR="00057EB2" w:rsidRDefault="00057EB2" w:rsidP="000147B4">
            <w:r>
              <w:t>Initial speed  96 m/s</w:t>
            </w:r>
          </w:p>
        </w:tc>
        <w:tc>
          <w:tcPr>
            <w:tcW w:w="3313" w:type="dxa"/>
          </w:tcPr>
          <w:p w:rsidR="00057EB2" w:rsidRDefault="00057EB2" w:rsidP="000147B4">
            <w:r>
              <w:t xml:space="preserve">z position </w:t>
            </w:r>
          </w:p>
        </w:tc>
        <w:tc>
          <w:tcPr>
            <w:tcW w:w="1749" w:type="dxa"/>
          </w:tcPr>
          <w:p w:rsidR="00057EB2" w:rsidRDefault="00057EB2" w:rsidP="000147B4">
            <w:r>
              <w:t>m</w:t>
            </w:r>
          </w:p>
        </w:tc>
      </w:tr>
      <w:tr w:rsidR="00057EB2" w:rsidTr="00057EB2">
        <w:tc>
          <w:tcPr>
            <w:tcW w:w="972" w:type="dxa"/>
          </w:tcPr>
          <w:p w:rsidR="00057EB2" w:rsidRDefault="00057EB2" w:rsidP="000147B4"/>
        </w:tc>
        <w:tc>
          <w:tcPr>
            <w:tcW w:w="1062" w:type="dxa"/>
          </w:tcPr>
          <w:p w:rsidR="00057EB2" w:rsidRDefault="00057EB2" w:rsidP="000147B4">
            <w:r>
              <w:t>F</w:t>
            </w:r>
          </w:p>
        </w:tc>
        <w:tc>
          <w:tcPr>
            <w:tcW w:w="1618" w:type="dxa"/>
            <w:vMerge/>
          </w:tcPr>
          <w:p w:rsidR="00057EB2" w:rsidRDefault="00057EB2" w:rsidP="000147B4"/>
        </w:tc>
        <w:tc>
          <w:tcPr>
            <w:tcW w:w="3313" w:type="dxa"/>
          </w:tcPr>
          <w:p w:rsidR="00057EB2" w:rsidRDefault="00057EB2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057EB2" w:rsidRDefault="00057EB2" w:rsidP="000147B4">
            <w:r>
              <w:t>m/s</w:t>
            </w:r>
          </w:p>
        </w:tc>
      </w:tr>
      <w:tr w:rsidR="00057EB2" w:rsidTr="000147B4">
        <w:tc>
          <w:tcPr>
            <w:tcW w:w="972" w:type="dxa"/>
          </w:tcPr>
          <w:p w:rsidR="00057EB2" w:rsidRDefault="00057EB2" w:rsidP="000147B4"/>
        </w:tc>
        <w:tc>
          <w:tcPr>
            <w:tcW w:w="1062" w:type="dxa"/>
          </w:tcPr>
          <w:p w:rsidR="00057EB2" w:rsidRDefault="00057EB2" w:rsidP="000147B4">
            <w:r>
              <w:t>G</w:t>
            </w:r>
          </w:p>
        </w:tc>
        <w:tc>
          <w:tcPr>
            <w:tcW w:w="4931" w:type="dxa"/>
            <w:gridSpan w:val="2"/>
            <w:vMerge w:val="restart"/>
          </w:tcPr>
          <w:p w:rsidR="00057EB2" w:rsidRDefault="00057EB2" w:rsidP="000147B4">
            <w:r>
              <w:t>And so on, filling 16 pairs of columns up to a maximum initial speed of 330 m/s</w:t>
            </w:r>
          </w:p>
        </w:tc>
        <w:tc>
          <w:tcPr>
            <w:tcW w:w="1749" w:type="dxa"/>
          </w:tcPr>
          <w:p w:rsidR="00057EB2" w:rsidRDefault="00057EB2" w:rsidP="000147B4"/>
        </w:tc>
      </w:tr>
      <w:tr w:rsidR="00057EB2" w:rsidTr="000147B4">
        <w:tc>
          <w:tcPr>
            <w:tcW w:w="972" w:type="dxa"/>
          </w:tcPr>
          <w:p w:rsidR="00057EB2" w:rsidRDefault="00057EB2" w:rsidP="000147B4"/>
        </w:tc>
        <w:tc>
          <w:tcPr>
            <w:tcW w:w="1062" w:type="dxa"/>
          </w:tcPr>
          <w:p w:rsidR="00057EB2" w:rsidRDefault="00057EB2" w:rsidP="000147B4">
            <w:r>
              <w:t>H</w:t>
            </w:r>
          </w:p>
        </w:tc>
        <w:tc>
          <w:tcPr>
            <w:tcW w:w="4931" w:type="dxa"/>
            <w:gridSpan w:val="2"/>
            <w:vMerge/>
          </w:tcPr>
          <w:p w:rsidR="00057EB2" w:rsidRDefault="00057EB2" w:rsidP="000147B4"/>
        </w:tc>
        <w:tc>
          <w:tcPr>
            <w:tcW w:w="1749" w:type="dxa"/>
          </w:tcPr>
          <w:p w:rsidR="00057EB2" w:rsidRDefault="00057EB2" w:rsidP="000147B4"/>
        </w:tc>
      </w:tr>
    </w:tbl>
    <w:p w:rsidR="00C67AA7" w:rsidRDefault="00C67A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246"/>
        <w:gridCol w:w="3685"/>
        <w:gridCol w:w="1749"/>
      </w:tblGrid>
      <w:tr w:rsidR="00870F54" w:rsidRPr="00325DD7" w:rsidTr="00870F54">
        <w:tc>
          <w:tcPr>
            <w:tcW w:w="972" w:type="dxa"/>
          </w:tcPr>
          <w:p w:rsidR="00870F54" w:rsidRPr="00325DD7" w:rsidRDefault="00870F54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6</w:t>
            </w:r>
          </w:p>
        </w:tc>
        <w:tc>
          <w:tcPr>
            <w:tcW w:w="7742" w:type="dxa"/>
            <w:gridSpan w:val="4"/>
          </w:tcPr>
          <w:p w:rsidR="00870F54" w:rsidRPr="00325DD7" w:rsidRDefault="00870F54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Comparison of measured magnetic field with ideal field</w:t>
            </w:r>
          </w:p>
        </w:tc>
      </w:tr>
      <w:tr w:rsidR="00870F54" w:rsidRPr="00325DD7" w:rsidTr="00870F54">
        <w:tc>
          <w:tcPr>
            <w:tcW w:w="972" w:type="dxa"/>
          </w:tcPr>
          <w:p w:rsidR="00870F54" w:rsidRPr="00325DD7" w:rsidRDefault="00870F54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870F54" w:rsidRPr="00325DD7" w:rsidRDefault="00870F54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246" w:type="dxa"/>
          </w:tcPr>
          <w:p w:rsidR="00870F54" w:rsidRDefault="00870F54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870F54" w:rsidRPr="00325DD7" w:rsidRDefault="00870F54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870F54" w:rsidRPr="00325DD7" w:rsidRDefault="00870F54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870F54" w:rsidRPr="00325DD7" w:rsidRDefault="00870F54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A</w:t>
            </w:r>
          </w:p>
        </w:tc>
        <w:tc>
          <w:tcPr>
            <w:tcW w:w="1246" w:type="dxa"/>
            <w:vMerge w:val="restart"/>
          </w:tcPr>
          <w:p w:rsidR="00870F54" w:rsidRDefault="00870F54" w:rsidP="00C67AA7">
            <w:r>
              <w:t>Theory</w:t>
            </w:r>
          </w:p>
        </w:tc>
        <w:tc>
          <w:tcPr>
            <w:tcW w:w="3685" w:type="dxa"/>
          </w:tcPr>
          <w:p w:rsidR="00870F54" w:rsidRDefault="00870F54" w:rsidP="00C67AA7">
            <w:r>
              <w:t xml:space="preserve">z position </w:t>
            </w:r>
          </w:p>
        </w:tc>
        <w:tc>
          <w:tcPr>
            <w:tcW w:w="1749" w:type="dxa"/>
          </w:tcPr>
          <w:p w:rsidR="00870F54" w:rsidRDefault="00870F54" w:rsidP="00C67AA7">
            <w:r>
              <w:t>m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B</w:t>
            </w:r>
          </w:p>
        </w:tc>
        <w:tc>
          <w:tcPr>
            <w:tcW w:w="1246" w:type="dxa"/>
            <w:vMerge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>
            <w:r>
              <w:t>Ideal field Yb</w:t>
            </w:r>
          </w:p>
        </w:tc>
        <w:tc>
          <w:tcPr>
            <w:tcW w:w="1749" w:type="dxa"/>
          </w:tcPr>
          <w:p w:rsidR="00870F54" w:rsidRDefault="00870F54" w:rsidP="00C67AA7">
            <w:r>
              <w:t>Gauss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C</w:t>
            </w:r>
          </w:p>
        </w:tc>
        <w:tc>
          <w:tcPr>
            <w:tcW w:w="1246" w:type="dxa"/>
            <w:vMerge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>
            <w:r>
              <w:t>Ideal field Cs</w:t>
            </w:r>
          </w:p>
        </w:tc>
        <w:tc>
          <w:tcPr>
            <w:tcW w:w="1749" w:type="dxa"/>
          </w:tcPr>
          <w:p w:rsidR="00870F54" w:rsidRDefault="00870F54" w:rsidP="00C67AA7">
            <w:r>
              <w:t>Gauss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/>
        </w:tc>
        <w:tc>
          <w:tcPr>
            <w:tcW w:w="1246" w:type="dxa"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/>
        </w:tc>
        <w:tc>
          <w:tcPr>
            <w:tcW w:w="1749" w:type="dxa"/>
          </w:tcPr>
          <w:p w:rsidR="00870F54" w:rsidRDefault="00870F54" w:rsidP="00C67AA7"/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D</w:t>
            </w:r>
          </w:p>
        </w:tc>
        <w:tc>
          <w:tcPr>
            <w:tcW w:w="1246" w:type="dxa"/>
            <w:vMerge w:val="restart"/>
          </w:tcPr>
          <w:p w:rsidR="00870F54" w:rsidRDefault="00870F54" w:rsidP="00C67AA7">
            <w:r>
              <w:t>Experiment</w:t>
            </w:r>
          </w:p>
        </w:tc>
        <w:tc>
          <w:tcPr>
            <w:tcW w:w="3685" w:type="dxa"/>
          </w:tcPr>
          <w:p w:rsidR="00870F54" w:rsidRDefault="00870F54" w:rsidP="00C67AA7">
            <w:r>
              <w:t xml:space="preserve">z position </w:t>
            </w:r>
          </w:p>
        </w:tc>
        <w:tc>
          <w:tcPr>
            <w:tcW w:w="1749" w:type="dxa"/>
          </w:tcPr>
          <w:p w:rsidR="00870F54" w:rsidRDefault="00870F54" w:rsidP="00C67AA7">
            <w:r>
              <w:t>m</w:t>
            </w:r>
          </w:p>
        </w:tc>
      </w:tr>
      <w:tr w:rsidR="00372940" w:rsidTr="00870F54">
        <w:tc>
          <w:tcPr>
            <w:tcW w:w="972" w:type="dxa"/>
          </w:tcPr>
          <w:p w:rsidR="00372940" w:rsidRDefault="00372940" w:rsidP="00C67AA7"/>
        </w:tc>
        <w:tc>
          <w:tcPr>
            <w:tcW w:w="1062" w:type="dxa"/>
          </w:tcPr>
          <w:p w:rsidR="00372940" w:rsidRDefault="00372940" w:rsidP="00C67AA7"/>
        </w:tc>
        <w:tc>
          <w:tcPr>
            <w:tcW w:w="1246" w:type="dxa"/>
            <w:vMerge/>
          </w:tcPr>
          <w:p w:rsidR="00372940" w:rsidRDefault="00372940" w:rsidP="00C67AA7"/>
        </w:tc>
        <w:tc>
          <w:tcPr>
            <w:tcW w:w="3685" w:type="dxa"/>
          </w:tcPr>
          <w:p w:rsidR="00372940" w:rsidRDefault="00372940" w:rsidP="00C67AA7"/>
        </w:tc>
        <w:tc>
          <w:tcPr>
            <w:tcW w:w="1749" w:type="dxa"/>
          </w:tcPr>
          <w:p w:rsidR="00372940" w:rsidRDefault="00372940" w:rsidP="00C67AA7"/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E</w:t>
            </w:r>
          </w:p>
        </w:tc>
        <w:tc>
          <w:tcPr>
            <w:tcW w:w="1246" w:type="dxa"/>
            <w:vMerge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>
            <w:r>
              <w:t>Measured field Yb</w:t>
            </w:r>
          </w:p>
        </w:tc>
        <w:tc>
          <w:tcPr>
            <w:tcW w:w="1749" w:type="dxa"/>
          </w:tcPr>
          <w:p w:rsidR="00870F54" w:rsidRDefault="00870F54" w:rsidP="00C67AA7">
            <w:r>
              <w:t>Gauss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F</w:t>
            </w:r>
          </w:p>
        </w:tc>
        <w:tc>
          <w:tcPr>
            <w:tcW w:w="1246" w:type="dxa"/>
            <w:vMerge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>
            <w:r>
              <w:t>Measured field Cs</w:t>
            </w:r>
          </w:p>
        </w:tc>
        <w:tc>
          <w:tcPr>
            <w:tcW w:w="1749" w:type="dxa"/>
          </w:tcPr>
          <w:p w:rsidR="00870F54" w:rsidRDefault="00870F54" w:rsidP="00C67AA7">
            <w:r>
              <w:t>Gauss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/>
        </w:tc>
        <w:tc>
          <w:tcPr>
            <w:tcW w:w="1246" w:type="dxa"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/>
        </w:tc>
        <w:tc>
          <w:tcPr>
            <w:tcW w:w="1749" w:type="dxa"/>
          </w:tcPr>
          <w:p w:rsidR="00870F54" w:rsidRDefault="00870F54" w:rsidP="00C67AA7"/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D</w:t>
            </w:r>
          </w:p>
        </w:tc>
        <w:tc>
          <w:tcPr>
            <w:tcW w:w="1246" w:type="dxa"/>
            <w:vMerge w:val="restart"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>
            <w:r>
              <w:t xml:space="preserve">z position </w:t>
            </w:r>
          </w:p>
        </w:tc>
        <w:tc>
          <w:tcPr>
            <w:tcW w:w="1749" w:type="dxa"/>
          </w:tcPr>
          <w:p w:rsidR="00870F54" w:rsidRDefault="00870F54" w:rsidP="00C67AA7">
            <w:r>
              <w:t>m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G</w:t>
            </w:r>
          </w:p>
        </w:tc>
        <w:tc>
          <w:tcPr>
            <w:tcW w:w="1246" w:type="dxa"/>
            <w:vMerge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>
            <w:r>
              <w:t>Residuals Yb</w:t>
            </w:r>
          </w:p>
        </w:tc>
        <w:tc>
          <w:tcPr>
            <w:tcW w:w="1749" w:type="dxa"/>
          </w:tcPr>
          <w:p w:rsidR="00870F54" w:rsidRDefault="00870F54" w:rsidP="00C67AA7">
            <w:r>
              <w:t>Gauss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>
            <w:r>
              <w:t>H</w:t>
            </w:r>
          </w:p>
        </w:tc>
        <w:tc>
          <w:tcPr>
            <w:tcW w:w="1246" w:type="dxa"/>
            <w:vMerge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>
            <w:r>
              <w:t>Residuals Cs</w:t>
            </w:r>
          </w:p>
        </w:tc>
        <w:tc>
          <w:tcPr>
            <w:tcW w:w="1749" w:type="dxa"/>
          </w:tcPr>
          <w:p w:rsidR="00870F54" w:rsidRDefault="00870F54" w:rsidP="00C67AA7">
            <w:r>
              <w:t>Gauss</w:t>
            </w:r>
          </w:p>
        </w:tc>
      </w:tr>
      <w:tr w:rsidR="00870F54" w:rsidTr="00870F54">
        <w:tc>
          <w:tcPr>
            <w:tcW w:w="972" w:type="dxa"/>
          </w:tcPr>
          <w:p w:rsidR="00870F54" w:rsidRDefault="00870F54" w:rsidP="00C67AA7"/>
        </w:tc>
        <w:tc>
          <w:tcPr>
            <w:tcW w:w="1062" w:type="dxa"/>
          </w:tcPr>
          <w:p w:rsidR="00870F54" w:rsidRDefault="00870F54" w:rsidP="00C67AA7"/>
        </w:tc>
        <w:tc>
          <w:tcPr>
            <w:tcW w:w="1246" w:type="dxa"/>
          </w:tcPr>
          <w:p w:rsidR="00870F54" w:rsidRDefault="00870F54" w:rsidP="00C67AA7"/>
        </w:tc>
        <w:tc>
          <w:tcPr>
            <w:tcW w:w="3685" w:type="dxa"/>
          </w:tcPr>
          <w:p w:rsidR="00870F54" w:rsidRDefault="00870F54" w:rsidP="00C67AA7"/>
        </w:tc>
        <w:tc>
          <w:tcPr>
            <w:tcW w:w="1749" w:type="dxa"/>
          </w:tcPr>
          <w:p w:rsidR="00870F54" w:rsidRDefault="00870F54" w:rsidP="00C67AA7"/>
        </w:tc>
      </w:tr>
    </w:tbl>
    <w:p w:rsidR="00C2707B" w:rsidRDefault="00C2707B"/>
    <w:p w:rsidR="00E41FC6" w:rsidRDefault="00E41FC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618"/>
        <w:gridCol w:w="3313"/>
        <w:gridCol w:w="1749"/>
      </w:tblGrid>
      <w:tr w:rsidR="007E003B" w:rsidRPr="00325DD7" w:rsidTr="000147B4">
        <w:tc>
          <w:tcPr>
            <w:tcW w:w="972" w:type="dxa"/>
          </w:tcPr>
          <w:p w:rsidR="007E003B" w:rsidRPr="00325DD7" w:rsidRDefault="00E41FC6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7</w:t>
            </w:r>
          </w:p>
        </w:tc>
        <w:tc>
          <w:tcPr>
            <w:tcW w:w="7742" w:type="dxa"/>
            <w:gridSpan w:val="4"/>
          </w:tcPr>
          <w:p w:rsidR="007E003B" w:rsidRPr="00325DD7" w:rsidRDefault="007E003B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Trajectories of a ‘bad’ slower</w:t>
            </w:r>
          </w:p>
        </w:tc>
      </w:tr>
      <w:tr w:rsidR="007E003B" w:rsidRPr="00325DD7" w:rsidTr="000147B4">
        <w:tc>
          <w:tcPr>
            <w:tcW w:w="972" w:type="dxa"/>
          </w:tcPr>
          <w:p w:rsidR="007E003B" w:rsidRPr="00325DD7" w:rsidRDefault="007E003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7E003B" w:rsidRPr="00325DD7" w:rsidRDefault="007E003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618" w:type="dxa"/>
          </w:tcPr>
          <w:p w:rsidR="007E003B" w:rsidRDefault="007E003B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7E003B" w:rsidRPr="00325DD7" w:rsidRDefault="007E003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</w:tcPr>
          <w:p w:rsidR="007E003B" w:rsidRPr="00325DD7" w:rsidRDefault="007E003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7E003B" w:rsidRPr="00325DD7" w:rsidRDefault="007E003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7E003B" w:rsidRDefault="007E003B" w:rsidP="007E003B">
            <w:r>
              <w:t>Initial speed  40 m/s</w:t>
            </w:r>
          </w:p>
        </w:tc>
        <w:tc>
          <w:tcPr>
            <w:tcW w:w="3313" w:type="dxa"/>
          </w:tcPr>
          <w:p w:rsidR="007E003B" w:rsidRDefault="007E003B" w:rsidP="000147B4">
            <w:r>
              <w:t xml:space="preserve">z position </w:t>
            </w:r>
          </w:p>
        </w:tc>
        <w:tc>
          <w:tcPr>
            <w:tcW w:w="1749" w:type="dxa"/>
          </w:tcPr>
          <w:p w:rsidR="007E003B" w:rsidRDefault="007E003B" w:rsidP="000147B4">
            <w:r>
              <w:t>m</w:t>
            </w:r>
          </w:p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B</w:t>
            </w:r>
          </w:p>
        </w:tc>
        <w:tc>
          <w:tcPr>
            <w:tcW w:w="1618" w:type="dxa"/>
            <w:vMerge/>
          </w:tcPr>
          <w:p w:rsidR="007E003B" w:rsidRDefault="007E003B" w:rsidP="000147B4"/>
        </w:tc>
        <w:tc>
          <w:tcPr>
            <w:tcW w:w="3313" w:type="dxa"/>
          </w:tcPr>
          <w:p w:rsidR="007E003B" w:rsidRDefault="007E003B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7E003B" w:rsidRDefault="007E003B" w:rsidP="000147B4">
            <w:r>
              <w:t>m/s</w:t>
            </w:r>
          </w:p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C</w:t>
            </w:r>
          </w:p>
        </w:tc>
        <w:tc>
          <w:tcPr>
            <w:tcW w:w="1618" w:type="dxa"/>
            <w:vMerge w:val="restart"/>
          </w:tcPr>
          <w:p w:rsidR="007E003B" w:rsidRDefault="007E003B" w:rsidP="007E003B">
            <w:r>
              <w:t xml:space="preserve">Initial speed  </w:t>
            </w:r>
            <w:r w:rsidR="00C2707B">
              <w:t>6</w:t>
            </w:r>
            <w:r>
              <w:t>0 m/s</w:t>
            </w:r>
          </w:p>
        </w:tc>
        <w:tc>
          <w:tcPr>
            <w:tcW w:w="3313" w:type="dxa"/>
          </w:tcPr>
          <w:p w:rsidR="007E003B" w:rsidRDefault="007E003B" w:rsidP="000147B4">
            <w:r>
              <w:t xml:space="preserve">z position </w:t>
            </w:r>
          </w:p>
        </w:tc>
        <w:tc>
          <w:tcPr>
            <w:tcW w:w="1749" w:type="dxa"/>
          </w:tcPr>
          <w:p w:rsidR="007E003B" w:rsidRDefault="007E003B" w:rsidP="000147B4">
            <w:r>
              <w:t>m</w:t>
            </w:r>
          </w:p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D</w:t>
            </w:r>
          </w:p>
        </w:tc>
        <w:tc>
          <w:tcPr>
            <w:tcW w:w="1618" w:type="dxa"/>
            <w:vMerge/>
          </w:tcPr>
          <w:p w:rsidR="007E003B" w:rsidRDefault="007E003B" w:rsidP="000147B4"/>
        </w:tc>
        <w:tc>
          <w:tcPr>
            <w:tcW w:w="3313" w:type="dxa"/>
          </w:tcPr>
          <w:p w:rsidR="007E003B" w:rsidRDefault="007E003B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7E003B" w:rsidRDefault="007E003B" w:rsidP="000147B4">
            <w:r>
              <w:t>m/s</w:t>
            </w:r>
          </w:p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E</w:t>
            </w:r>
          </w:p>
        </w:tc>
        <w:tc>
          <w:tcPr>
            <w:tcW w:w="1618" w:type="dxa"/>
            <w:vMerge w:val="restart"/>
          </w:tcPr>
          <w:p w:rsidR="007E003B" w:rsidRDefault="007E003B" w:rsidP="007E003B">
            <w:r>
              <w:t xml:space="preserve">Initial speed  </w:t>
            </w:r>
            <w:r w:rsidR="00C2707B">
              <w:t>8</w:t>
            </w:r>
            <w:r>
              <w:t>0 m/s</w:t>
            </w:r>
          </w:p>
        </w:tc>
        <w:tc>
          <w:tcPr>
            <w:tcW w:w="3313" w:type="dxa"/>
          </w:tcPr>
          <w:p w:rsidR="007E003B" w:rsidRDefault="007E003B" w:rsidP="000147B4">
            <w:r>
              <w:t xml:space="preserve">z position </w:t>
            </w:r>
          </w:p>
        </w:tc>
        <w:tc>
          <w:tcPr>
            <w:tcW w:w="1749" w:type="dxa"/>
          </w:tcPr>
          <w:p w:rsidR="007E003B" w:rsidRDefault="007E003B" w:rsidP="000147B4">
            <w:r>
              <w:t>m</w:t>
            </w:r>
          </w:p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F</w:t>
            </w:r>
          </w:p>
        </w:tc>
        <w:tc>
          <w:tcPr>
            <w:tcW w:w="1618" w:type="dxa"/>
            <w:vMerge/>
          </w:tcPr>
          <w:p w:rsidR="007E003B" w:rsidRDefault="007E003B" w:rsidP="000147B4"/>
        </w:tc>
        <w:tc>
          <w:tcPr>
            <w:tcW w:w="3313" w:type="dxa"/>
          </w:tcPr>
          <w:p w:rsidR="007E003B" w:rsidRDefault="007E003B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7E003B" w:rsidRDefault="007E003B" w:rsidP="000147B4">
            <w:r>
              <w:t>m/s</w:t>
            </w:r>
          </w:p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G</w:t>
            </w:r>
          </w:p>
        </w:tc>
        <w:tc>
          <w:tcPr>
            <w:tcW w:w="4931" w:type="dxa"/>
            <w:gridSpan w:val="2"/>
            <w:vMerge w:val="restart"/>
          </w:tcPr>
          <w:p w:rsidR="007E003B" w:rsidRDefault="007E003B" w:rsidP="007E003B">
            <w:r>
              <w:t xml:space="preserve">And so on, filling 75 pairs of columns with </w:t>
            </w:r>
            <w:r w:rsidR="00C2707B">
              <w:t xml:space="preserve">data for 75 </w:t>
            </w:r>
            <w:r>
              <w:t xml:space="preserve">atoms launched with a variety of initial speeds up to 320 m/s and a variety </w:t>
            </w:r>
            <w:proofErr w:type="gramStart"/>
            <w:r>
              <w:t>of  initial</w:t>
            </w:r>
            <w:proofErr w:type="gramEnd"/>
            <w:r>
              <w:t xml:space="preserve"> directions (five different angles for each initial speed).</w:t>
            </w:r>
          </w:p>
        </w:tc>
        <w:tc>
          <w:tcPr>
            <w:tcW w:w="1749" w:type="dxa"/>
          </w:tcPr>
          <w:p w:rsidR="007E003B" w:rsidRDefault="007E003B" w:rsidP="000147B4"/>
        </w:tc>
      </w:tr>
      <w:tr w:rsidR="007E003B" w:rsidTr="000147B4">
        <w:tc>
          <w:tcPr>
            <w:tcW w:w="972" w:type="dxa"/>
          </w:tcPr>
          <w:p w:rsidR="007E003B" w:rsidRDefault="007E003B" w:rsidP="000147B4"/>
        </w:tc>
        <w:tc>
          <w:tcPr>
            <w:tcW w:w="1062" w:type="dxa"/>
          </w:tcPr>
          <w:p w:rsidR="007E003B" w:rsidRDefault="007E003B" w:rsidP="000147B4">
            <w:r>
              <w:t>H</w:t>
            </w:r>
          </w:p>
        </w:tc>
        <w:tc>
          <w:tcPr>
            <w:tcW w:w="4931" w:type="dxa"/>
            <w:gridSpan w:val="2"/>
            <w:vMerge/>
          </w:tcPr>
          <w:p w:rsidR="007E003B" w:rsidRDefault="007E003B" w:rsidP="000147B4"/>
        </w:tc>
        <w:tc>
          <w:tcPr>
            <w:tcW w:w="1749" w:type="dxa"/>
          </w:tcPr>
          <w:p w:rsidR="007E003B" w:rsidRDefault="007E003B" w:rsidP="000147B4"/>
        </w:tc>
      </w:tr>
    </w:tbl>
    <w:p w:rsidR="007E003B" w:rsidRDefault="007E003B"/>
    <w:p w:rsidR="00C2707B" w:rsidRDefault="00C2707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618"/>
        <w:gridCol w:w="3313"/>
        <w:gridCol w:w="1749"/>
      </w:tblGrid>
      <w:tr w:rsidR="00C2707B" w:rsidRPr="00325DD7" w:rsidTr="000147B4">
        <w:tc>
          <w:tcPr>
            <w:tcW w:w="972" w:type="dxa"/>
          </w:tcPr>
          <w:p w:rsidR="00C2707B" w:rsidRPr="00325DD7" w:rsidRDefault="00E41FC6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8</w:t>
            </w:r>
            <w:r w:rsidR="00C2707B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742" w:type="dxa"/>
            <w:gridSpan w:val="4"/>
          </w:tcPr>
          <w:p w:rsidR="00C2707B" w:rsidRPr="00325DD7" w:rsidRDefault="00C2707B" w:rsidP="00C27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Trajectories of an optimised, realistic slower</w:t>
            </w:r>
          </w:p>
        </w:tc>
      </w:tr>
      <w:tr w:rsidR="00C2707B" w:rsidRPr="00325DD7" w:rsidTr="000147B4">
        <w:tc>
          <w:tcPr>
            <w:tcW w:w="972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618" w:type="dxa"/>
          </w:tcPr>
          <w:p w:rsidR="00C2707B" w:rsidRDefault="00C2707B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C2707B" w:rsidRDefault="00C2707B" w:rsidP="000147B4">
            <w:r>
              <w:t>Initial speed  ~40 m/s</w:t>
            </w:r>
          </w:p>
        </w:tc>
        <w:tc>
          <w:tcPr>
            <w:tcW w:w="3313" w:type="dxa"/>
          </w:tcPr>
          <w:p w:rsidR="00C2707B" w:rsidRDefault="00C2707B" w:rsidP="000147B4">
            <w:r>
              <w:t xml:space="preserve">z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B</w:t>
            </w:r>
          </w:p>
        </w:tc>
        <w:tc>
          <w:tcPr>
            <w:tcW w:w="1618" w:type="dxa"/>
            <w:vMerge/>
          </w:tcPr>
          <w:p w:rsidR="00C2707B" w:rsidRDefault="00C2707B" w:rsidP="000147B4"/>
        </w:tc>
        <w:tc>
          <w:tcPr>
            <w:tcW w:w="3313" w:type="dxa"/>
          </w:tcPr>
          <w:p w:rsidR="00C2707B" w:rsidRDefault="00C2707B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C2707B" w:rsidRDefault="00C2707B" w:rsidP="000147B4">
            <w:r>
              <w:t>m/s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C</w:t>
            </w:r>
          </w:p>
        </w:tc>
        <w:tc>
          <w:tcPr>
            <w:tcW w:w="1618" w:type="dxa"/>
            <w:vMerge w:val="restart"/>
          </w:tcPr>
          <w:p w:rsidR="00C2707B" w:rsidRDefault="00C2707B" w:rsidP="000147B4">
            <w:r>
              <w:t>Initial speed  ~60 m/s</w:t>
            </w:r>
          </w:p>
        </w:tc>
        <w:tc>
          <w:tcPr>
            <w:tcW w:w="3313" w:type="dxa"/>
          </w:tcPr>
          <w:p w:rsidR="00C2707B" w:rsidRDefault="00C2707B" w:rsidP="000147B4">
            <w:r>
              <w:t xml:space="preserve">z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D</w:t>
            </w:r>
          </w:p>
        </w:tc>
        <w:tc>
          <w:tcPr>
            <w:tcW w:w="1618" w:type="dxa"/>
            <w:vMerge/>
          </w:tcPr>
          <w:p w:rsidR="00C2707B" w:rsidRDefault="00C2707B" w:rsidP="000147B4"/>
        </w:tc>
        <w:tc>
          <w:tcPr>
            <w:tcW w:w="3313" w:type="dxa"/>
          </w:tcPr>
          <w:p w:rsidR="00C2707B" w:rsidRDefault="00C2707B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C2707B" w:rsidRDefault="00C2707B" w:rsidP="000147B4">
            <w:r>
              <w:t>m/s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E</w:t>
            </w:r>
          </w:p>
        </w:tc>
        <w:tc>
          <w:tcPr>
            <w:tcW w:w="1618" w:type="dxa"/>
            <w:vMerge w:val="restart"/>
          </w:tcPr>
          <w:p w:rsidR="00C2707B" w:rsidRDefault="00C2707B" w:rsidP="000147B4">
            <w:r>
              <w:t>Initial speed  ~80 m/s</w:t>
            </w:r>
          </w:p>
        </w:tc>
        <w:tc>
          <w:tcPr>
            <w:tcW w:w="3313" w:type="dxa"/>
          </w:tcPr>
          <w:p w:rsidR="00C2707B" w:rsidRDefault="00C2707B" w:rsidP="000147B4">
            <w:r>
              <w:t xml:space="preserve">z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F</w:t>
            </w:r>
          </w:p>
        </w:tc>
        <w:tc>
          <w:tcPr>
            <w:tcW w:w="1618" w:type="dxa"/>
            <w:vMerge/>
          </w:tcPr>
          <w:p w:rsidR="00C2707B" w:rsidRDefault="00C2707B" w:rsidP="000147B4"/>
        </w:tc>
        <w:tc>
          <w:tcPr>
            <w:tcW w:w="3313" w:type="dxa"/>
          </w:tcPr>
          <w:p w:rsidR="00C2707B" w:rsidRDefault="00C2707B" w:rsidP="000147B4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749" w:type="dxa"/>
          </w:tcPr>
          <w:p w:rsidR="00C2707B" w:rsidRDefault="00C2707B" w:rsidP="000147B4">
            <w:r>
              <w:t>m/s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G</w:t>
            </w:r>
          </w:p>
        </w:tc>
        <w:tc>
          <w:tcPr>
            <w:tcW w:w="4931" w:type="dxa"/>
            <w:gridSpan w:val="2"/>
            <w:vMerge w:val="restart"/>
          </w:tcPr>
          <w:p w:rsidR="00C2707B" w:rsidRDefault="00C2707B" w:rsidP="000147B4">
            <w:r>
              <w:t xml:space="preserve">And so on, filling 45 pairs of columns with data for 45 atoms launched with a variety of initial speeds up to 320 m/s and a variety </w:t>
            </w:r>
            <w:proofErr w:type="gramStart"/>
            <w:r>
              <w:t>of  initial</w:t>
            </w:r>
            <w:proofErr w:type="gramEnd"/>
            <w:r>
              <w:t xml:space="preserve"> directions (three different angles for each initial speed).</w:t>
            </w:r>
          </w:p>
        </w:tc>
        <w:tc>
          <w:tcPr>
            <w:tcW w:w="1749" w:type="dxa"/>
          </w:tcPr>
          <w:p w:rsidR="00C2707B" w:rsidRDefault="00C2707B" w:rsidP="000147B4"/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H</w:t>
            </w:r>
          </w:p>
        </w:tc>
        <w:tc>
          <w:tcPr>
            <w:tcW w:w="4931" w:type="dxa"/>
            <w:gridSpan w:val="2"/>
            <w:vMerge/>
          </w:tcPr>
          <w:p w:rsidR="00C2707B" w:rsidRDefault="00C2707B" w:rsidP="000147B4"/>
        </w:tc>
        <w:tc>
          <w:tcPr>
            <w:tcW w:w="1749" w:type="dxa"/>
          </w:tcPr>
          <w:p w:rsidR="00C2707B" w:rsidRDefault="00C2707B" w:rsidP="000147B4"/>
        </w:tc>
      </w:tr>
    </w:tbl>
    <w:p w:rsidR="00C2707B" w:rsidRDefault="00C2707B"/>
    <w:p w:rsidR="0072289B" w:rsidRDefault="007228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618"/>
        <w:gridCol w:w="3313"/>
        <w:gridCol w:w="1749"/>
      </w:tblGrid>
      <w:tr w:rsidR="00C2707B" w:rsidRPr="00325DD7" w:rsidTr="000147B4">
        <w:tc>
          <w:tcPr>
            <w:tcW w:w="972" w:type="dxa"/>
          </w:tcPr>
          <w:p w:rsidR="00C2707B" w:rsidRPr="00325DD7" w:rsidRDefault="00E41FC6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8</w:t>
            </w:r>
            <w:r w:rsidR="00C2707B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742" w:type="dxa"/>
            <w:gridSpan w:val="4"/>
          </w:tcPr>
          <w:p w:rsidR="00C2707B" w:rsidRPr="00325DD7" w:rsidRDefault="0072289B" w:rsidP="00C27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Simula</w:t>
            </w:r>
            <w:r w:rsidR="00C2707B">
              <w:rPr>
                <w:b/>
                <w:sz w:val="24"/>
                <w:szCs w:val="24"/>
              </w:rPr>
              <w:t>tion of transverse positions in an optimised, realistic slower</w:t>
            </w:r>
          </w:p>
        </w:tc>
      </w:tr>
      <w:tr w:rsidR="00C2707B" w:rsidRPr="00325DD7" w:rsidTr="000147B4">
        <w:tc>
          <w:tcPr>
            <w:tcW w:w="972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618" w:type="dxa"/>
          </w:tcPr>
          <w:p w:rsidR="00C2707B" w:rsidRDefault="00C2707B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C2707B" w:rsidRPr="00325DD7" w:rsidRDefault="00C2707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C2707B" w:rsidRDefault="00C2707B" w:rsidP="000147B4">
            <w:r>
              <w:t>Initial speed  ~40 m/s</w:t>
            </w:r>
          </w:p>
        </w:tc>
        <w:tc>
          <w:tcPr>
            <w:tcW w:w="3313" w:type="dxa"/>
          </w:tcPr>
          <w:p w:rsidR="00C2707B" w:rsidRDefault="00C2707B" w:rsidP="000147B4">
            <w:r>
              <w:t xml:space="preserve">z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B</w:t>
            </w:r>
          </w:p>
        </w:tc>
        <w:tc>
          <w:tcPr>
            <w:tcW w:w="1618" w:type="dxa"/>
            <w:vMerge/>
          </w:tcPr>
          <w:p w:rsidR="00C2707B" w:rsidRDefault="00C2707B" w:rsidP="000147B4"/>
        </w:tc>
        <w:tc>
          <w:tcPr>
            <w:tcW w:w="3313" w:type="dxa"/>
          </w:tcPr>
          <w:p w:rsidR="00C2707B" w:rsidRDefault="00C2707B" w:rsidP="000147B4">
            <w:r>
              <w:t xml:space="preserve">x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C</w:t>
            </w:r>
          </w:p>
        </w:tc>
        <w:tc>
          <w:tcPr>
            <w:tcW w:w="1618" w:type="dxa"/>
            <w:vMerge w:val="restart"/>
          </w:tcPr>
          <w:p w:rsidR="00C2707B" w:rsidRDefault="00C2707B" w:rsidP="000147B4">
            <w:r>
              <w:t>Initial speed  ~60 m/s</w:t>
            </w:r>
          </w:p>
        </w:tc>
        <w:tc>
          <w:tcPr>
            <w:tcW w:w="3313" w:type="dxa"/>
          </w:tcPr>
          <w:p w:rsidR="00C2707B" w:rsidRDefault="00C2707B" w:rsidP="000147B4">
            <w:r>
              <w:t xml:space="preserve">z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D</w:t>
            </w:r>
          </w:p>
        </w:tc>
        <w:tc>
          <w:tcPr>
            <w:tcW w:w="1618" w:type="dxa"/>
            <w:vMerge/>
          </w:tcPr>
          <w:p w:rsidR="00C2707B" w:rsidRDefault="00C2707B" w:rsidP="000147B4"/>
        </w:tc>
        <w:tc>
          <w:tcPr>
            <w:tcW w:w="3313" w:type="dxa"/>
          </w:tcPr>
          <w:p w:rsidR="00C2707B" w:rsidRDefault="00C2707B" w:rsidP="000147B4">
            <w:r>
              <w:t xml:space="preserve">x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E</w:t>
            </w:r>
          </w:p>
        </w:tc>
        <w:tc>
          <w:tcPr>
            <w:tcW w:w="1618" w:type="dxa"/>
            <w:vMerge w:val="restart"/>
          </w:tcPr>
          <w:p w:rsidR="00C2707B" w:rsidRDefault="00C2707B" w:rsidP="000147B4">
            <w:r>
              <w:t>Initial speed  ~80 m/s</w:t>
            </w:r>
          </w:p>
        </w:tc>
        <w:tc>
          <w:tcPr>
            <w:tcW w:w="3313" w:type="dxa"/>
          </w:tcPr>
          <w:p w:rsidR="00C2707B" w:rsidRDefault="00C2707B" w:rsidP="000147B4">
            <w:r>
              <w:t xml:space="preserve">z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F</w:t>
            </w:r>
          </w:p>
        </w:tc>
        <w:tc>
          <w:tcPr>
            <w:tcW w:w="1618" w:type="dxa"/>
            <w:vMerge/>
          </w:tcPr>
          <w:p w:rsidR="00C2707B" w:rsidRDefault="00C2707B" w:rsidP="000147B4"/>
        </w:tc>
        <w:tc>
          <w:tcPr>
            <w:tcW w:w="3313" w:type="dxa"/>
          </w:tcPr>
          <w:p w:rsidR="00C2707B" w:rsidRDefault="00C2707B" w:rsidP="000147B4">
            <w:r>
              <w:t xml:space="preserve">x position </w:t>
            </w:r>
          </w:p>
        </w:tc>
        <w:tc>
          <w:tcPr>
            <w:tcW w:w="1749" w:type="dxa"/>
          </w:tcPr>
          <w:p w:rsidR="00C2707B" w:rsidRDefault="00C2707B" w:rsidP="000147B4">
            <w:r>
              <w:t>m</w:t>
            </w:r>
          </w:p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G</w:t>
            </w:r>
          </w:p>
        </w:tc>
        <w:tc>
          <w:tcPr>
            <w:tcW w:w="4931" w:type="dxa"/>
            <w:gridSpan w:val="2"/>
            <w:vMerge w:val="restart"/>
          </w:tcPr>
          <w:p w:rsidR="00C2707B" w:rsidRDefault="00C2707B" w:rsidP="000147B4">
            <w:r>
              <w:t>And so on, filling 45 pairs of columns with data for 45 atoms launched with a variety of initial speeds up to 320 m/s and a variety of initial directions (three different angles for each initial speed).</w:t>
            </w:r>
          </w:p>
        </w:tc>
        <w:tc>
          <w:tcPr>
            <w:tcW w:w="1749" w:type="dxa"/>
          </w:tcPr>
          <w:p w:rsidR="00C2707B" w:rsidRDefault="00C2707B" w:rsidP="000147B4"/>
        </w:tc>
      </w:tr>
      <w:tr w:rsidR="00C2707B" w:rsidTr="000147B4">
        <w:tc>
          <w:tcPr>
            <w:tcW w:w="972" w:type="dxa"/>
          </w:tcPr>
          <w:p w:rsidR="00C2707B" w:rsidRDefault="00C2707B" w:rsidP="000147B4"/>
        </w:tc>
        <w:tc>
          <w:tcPr>
            <w:tcW w:w="1062" w:type="dxa"/>
          </w:tcPr>
          <w:p w:rsidR="00C2707B" w:rsidRDefault="00C2707B" w:rsidP="000147B4">
            <w:r>
              <w:t>H</w:t>
            </w:r>
          </w:p>
        </w:tc>
        <w:tc>
          <w:tcPr>
            <w:tcW w:w="4931" w:type="dxa"/>
            <w:gridSpan w:val="2"/>
            <w:vMerge/>
          </w:tcPr>
          <w:p w:rsidR="00C2707B" w:rsidRDefault="00C2707B" w:rsidP="000147B4"/>
        </w:tc>
        <w:tc>
          <w:tcPr>
            <w:tcW w:w="1749" w:type="dxa"/>
          </w:tcPr>
          <w:p w:rsidR="00C2707B" w:rsidRDefault="00C2707B" w:rsidP="000147B4"/>
        </w:tc>
      </w:tr>
    </w:tbl>
    <w:p w:rsidR="00C2707B" w:rsidRDefault="00C2707B"/>
    <w:p w:rsidR="0072289B" w:rsidRDefault="007228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618"/>
        <w:gridCol w:w="3313"/>
        <w:gridCol w:w="1749"/>
      </w:tblGrid>
      <w:tr w:rsidR="00114649" w:rsidRPr="00325DD7" w:rsidTr="000147B4">
        <w:tc>
          <w:tcPr>
            <w:tcW w:w="972" w:type="dxa"/>
          </w:tcPr>
          <w:p w:rsidR="00114649" w:rsidRPr="00325DD7" w:rsidRDefault="00E41FC6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Fig 8</w:t>
            </w:r>
            <w:r w:rsidR="00114649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742" w:type="dxa"/>
            <w:gridSpan w:val="4"/>
          </w:tcPr>
          <w:p w:rsidR="00114649" w:rsidRPr="00325DD7" w:rsidRDefault="0072289B" w:rsidP="007228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Simulation of Zeeman slowing efficiency</w:t>
            </w:r>
            <w:r w:rsidR="00114649">
              <w:rPr>
                <w:b/>
                <w:sz w:val="24"/>
                <w:szCs w:val="24"/>
              </w:rPr>
              <w:t xml:space="preserve"> versus Zeeman laser detuning</w:t>
            </w:r>
          </w:p>
        </w:tc>
      </w:tr>
      <w:tr w:rsidR="00114649" w:rsidRPr="00325DD7" w:rsidTr="000147B4">
        <w:tc>
          <w:tcPr>
            <w:tcW w:w="972" w:type="dxa"/>
          </w:tcPr>
          <w:p w:rsidR="00114649" w:rsidRPr="00325DD7" w:rsidRDefault="00114649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114649" w:rsidRPr="00325DD7" w:rsidRDefault="00114649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618" w:type="dxa"/>
          </w:tcPr>
          <w:p w:rsidR="00114649" w:rsidRDefault="00114649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114649" w:rsidRPr="00325DD7" w:rsidRDefault="00114649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</w:tcPr>
          <w:p w:rsidR="00114649" w:rsidRPr="00325DD7" w:rsidRDefault="00114649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114649" w:rsidRPr="00325DD7" w:rsidRDefault="00114649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114649" w:rsidRDefault="00114649" w:rsidP="000147B4">
            <w:r>
              <w:t>Zeeman laser power 50 mW</w:t>
            </w:r>
          </w:p>
        </w:tc>
        <w:tc>
          <w:tcPr>
            <w:tcW w:w="3313" w:type="dxa"/>
          </w:tcPr>
          <w:p w:rsidR="00114649" w:rsidRDefault="00114649" w:rsidP="000147B4">
            <w:r>
              <w:t xml:space="preserve">Detuning </w:t>
            </w:r>
          </w:p>
        </w:tc>
        <w:tc>
          <w:tcPr>
            <w:tcW w:w="1749" w:type="dxa"/>
          </w:tcPr>
          <w:p w:rsidR="00114649" w:rsidRDefault="00114649" w:rsidP="000147B4">
            <w:r>
              <w:t>MHz</w:t>
            </w:r>
          </w:p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B</w:t>
            </w:r>
          </w:p>
        </w:tc>
        <w:tc>
          <w:tcPr>
            <w:tcW w:w="1618" w:type="dxa"/>
            <w:vMerge/>
          </w:tcPr>
          <w:p w:rsidR="00114649" w:rsidRDefault="00114649" w:rsidP="000147B4"/>
        </w:tc>
        <w:tc>
          <w:tcPr>
            <w:tcW w:w="3313" w:type="dxa"/>
          </w:tcPr>
          <w:p w:rsidR="00114649" w:rsidRDefault="00114649" w:rsidP="000147B4">
            <w:r>
              <w:t xml:space="preserve">Number of atoms below 10 m/s </w:t>
            </w:r>
          </w:p>
        </w:tc>
        <w:tc>
          <w:tcPr>
            <w:tcW w:w="1749" w:type="dxa"/>
          </w:tcPr>
          <w:p w:rsidR="00114649" w:rsidRDefault="00114649" w:rsidP="000147B4"/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C</w:t>
            </w:r>
          </w:p>
        </w:tc>
        <w:tc>
          <w:tcPr>
            <w:tcW w:w="1618" w:type="dxa"/>
            <w:vMerge w:val="restart"/>
          </w:tcPr>
          <w:p w:rsidR="00114649" w:rsidRDefault="00114649" w:rsidP="000147B4">
            <w:r>
              <w:t>Zeeman laser power 40 mW</w:t>
            </w:r>
          </w:p>
        </w:tc>
        <w:tc>
          <w:tcPr>
            <w:tcW w:w="3313" w:type="dxa"/>
          </w:tcPr>
          <w:p w:rsidR="00114649" w:rsidRDefault="00114649" w:rsidP="000147B4">
            <w:r>
              <w:t xml:space="preserve">Detuning </w:t>
            </w:r>
          </w:p>
        </w:tc>
        <w:tc>
          <w:tcPr>
            <w:tcW w:w="1749" w:type="dxa"/>
          </w:tcPr>
          <w:p w:rsidR="00114649" w:rsidRDefault="00114649" w:rsidP="000147B4">
            <w:r>
              <w:t>MHz</w:t>
            </w:r>
          </w:p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D</w:t>
            </w:r>
          </w:p>
        </w:tc>
        <w:tc>
          <w:tcPr>
            <w:tcW w:w="1618" w:type="dxa"/>
            <w:vMerge/>
          </w:tcPr>
          <w:p w:rsidR="00114649" w:rsidRDefault="00114649" w:rsidP="000147B4"/>
        </w:tc>
        <w:tc>
          <w:tcPr>
            <w:tcW w:w="3313" w:type="dxa"/>
          </w:tcPr>
          <w:p w:rsidR="00114649" w:rsidRDefault="00114649" w:rsidP="000147B4">
            <w:r>
              <w:t xml:space="preserve">Number of atoms below 10 m/s </w:t>
            </w:r>
          </w:p>
        </w:tc>
        <w:tc>
          <w:tcPr>
            <w:tcW w:w="1749" w:type="dxa"/>
          </w:tcPr>
          <w:p w:rsidR="00114649" w:rsidRDefault="00114649" w:rsidP="000147B4"/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E</w:t>
            </w:r>
          </w:p>
        </w:tc>
        <w:tc>
          <w:tcPr>
            <w:tcW w:w="1618" w:type="dxa"/>
            <w:vMerge w:val="restart"/>
          </w:tcPr>
          <w:p w:rsidR="00114649" w:rsidRDefault="00114649" w:rsidP="000147B4">
            <w:r>
              <w:t>Zeeman laser power 30 mW</w:t>
            </w:r>
          </w:p>
        </w:tc>
        <w:tc>
          <w:tcPr>
            <w:tcW w:w="3313" w:type="dxa"/>
          </w:tcPr>
          <w:p w:rsidR="00114649" w:rsidRDefault="00114649" w:rsidP="000147B4">
            <w:r>
              <w:t xml:space="preserve">Detuning </w:t>
            </w:r>
          </w:p>
        </w:tc>
        <w:tc>
          <w:tcPr>
            <w:tcW w:w="1749" w:type="dxa"/>
          </w:tcPr>
          <w:p w:rsidR="00114649" w:rsidRDefault="00114649" w:rsidP="000147B4">
            <w:r>
              <w:t>MHz</w:t>
            </w:r>
          </w:p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F</w:t>
            </w:r>
          </w:p>
        </w:tc>
        <w:tc>
          <w:tcPr>
            <w:tcW w:w="1618" w:type="dxa"/>
            <w:vMerge/>
          </w:tcPr>
          <w:p w:rsidR="00114649" w:rsidRDefault="00114649" w:rsidP="000147B4"/>
        </w:tc>
        <w:tc>
          <w:tcPr>
            <w:tcW w:w="3313" w:type="dxa"/>
          </w:tcPr>
          <w:p w:rsidR="00114649" w:rsidRDefault="00114649" w:rsidP="000147B4">
            <w:r>
              <w:t xml:space="preserve">Number of atoms below 10 m/s </w:t>
            </w:r>
          </w:p>
        </w:tc>
        <w:tc>
          <w:tcPr>
            <w:tcW w:w="1749" w:type="dxa"/>
          </w:tcPr>
          <w:p w:rsidR="00114649" w:rsidRDefault="00114649" w:rsidP="000147B4"/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G</w:t>
            </w:r>
          </w:p>
        </w:tc>
        <w:tc>
          <w:tcPr>
            <w:tcW w:w="1618" w:type="dxa"/>
            <w:vMerge w:val="restart"/>
          </w:tcPr>
          <w:p w:rsidR="00114649" w:rsidRDefault="00114649" w:rsidP="000147B4">
            <w:r>
              <w:t>Zeeman laser power 25 mW</w:t>
            </w:r>
          </w:p>
        </w:tc>
        <w:tc>
          <w:tcPr>
            <w:tcW w:w="3313" w:type="dxa"/>
          </w:tcPr>
          <w:p w:rsidR="00114649" w:rsidRDefault="00114649" w:rsidP="000147B4">
            <w:r>
              <w:t xml:space="preserve">Detuning </w:t>
            </w:r>
          </w:p>
        </w:tc>
        <w:tc>
          <w:tcPr>
            <w:tcW w:w="1749" w:type="dxa"/>
          </w:tcPr>
          <w:p w:rsidR="00114649" w:rsidRDefault="00114649" w:rsidP="000147B4">
            <w:r>
              <w:t>MHz</w:t>
            </w:r>
          </w:p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H</w:t>
            </w:r>
          </w:p>
        </w:tc>
        <w:tc>
          <w:tcPr>
            <w:tcW w:w="1618" w:type="dxa"/>
            <w:vMerge/>
          </w:tcPr>
          <w:p w:rsidR="00114649" w:rsidRDefault="00114649" w:rsidP="000147B4"/>
        </w:tc>
        <w:tc>
          <w:tcPr>
            <w:tcW w:w="3313" w:type="dxa"/>
          </w:tcPr>
          <w:p w:rsidR="00114649" w:rsidRDefault="00114649" w:rsidP="000147B4">
            <w:r>
              <w:t xml:space="preserve">Number of atoms below 10 m/s </w:t>
            </w:r>
          </w:p>
        </w:tc>
        <w:tc>
          <w:tcPr>
            <w:tcW w:w="1749" w:type="dxa"/>
          </w:tcPr>
          <w:p w:rsidR="00114649" w:rsidRDefault="00114649" w:rsidP="000147B4"/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I</w:t>
            </w:r>
          </w:p>
        </w:tc>
        <w:tc>
          <w:tcPr>
            <w:tcW w:w="1618" w:type="dxa"/>
            <w:vMerge w:val="restart"/>
          </w:tcPr>
          <w:p w:rsidR="00114649" w:rsidRDefault="00114649" w:rsidP="000147B4">
            <w:r>
              <w:t>Zeeman laser power 22 mW</w:t>
            </w:r>
          </w:p>
        </w:tc>
        <w:tc>
          <w:tcPr>
            <w:tcW w:w="3313" w:type="dxa"/>
          </w:tcPr>
          <w:p w:rsidR="00114649" w:rsidRDefault="00114649" w:rsidP="000147B4">
            <w:r>
              <w:t xml:space="preserve">Detuning </w:t>
            </w:r>
          </w:p>
        </w:tc>
        <w:tc>
          <w:tcPr>
            <w:tcW w:w="1749" w:type="dxa"/>
          </w:tcPr>
          <w:p w:rsidR="00114649" w:rsidRDefault="00114649" w:rsidP="000147B4">
            <w:r>
              <w:t>MHz</w:t>
            </w:r>
          </w:p>
        </w:tc>
      </w:tr>
      <w:tr w:rsidR="00114649" w:rsidTr="000147B4">
        <w:tc>
          <w:tcPr>
            <w:tcW w:w="972" w:type="dxa"/>
          </w:tcPr>
          <w:p w:rsidR="00114649" w:rsidRDefault="00114649" w:rsidP="000147B4"/>
        </w:tc>
        <w:tc>
          <w:tcPr>
            <w:tcW w:w="1062" w:type="dxa"/>
          </w:tcPr>
          <w:p w:rsidR="00114649" w:rsidRDefault="00114649" w:rsidP="000147B4">
            <w:r>
              <w:t>J</w:t>
            </w:r>
          </w:p>
        </w:tc>
        <w:tc>
          <w:tcPr>
            <w:tcW w:w="1618" w:type="dxa"/>
            <w:vMerge/>
          </w:tcPr>
          <w:p w:rsidR="00114649" w:rsidRDefault="00114649" w:rsidP="000147B4"/>
        </w:tc>
        <w:tc>
          <w:tcPr>
            <w:tcW w:w="3313" w:type="dxa"/>
          </w:tcPr>
          <w:p w:rsidR="00114649" w:rsidRDefault="00114649" w:rsidP="000147B4">
            <w:r>
              <w:t xml:space="preserve">Number of atoms below 10 m/s </w:t>
            </w:r>
          </w:p>
        </w:tc>
        <w:tc>
          <w:tcPr>
            <w:tcW w:w="1749" w:type="dxa"/>
          </w:tcPr>
          <w:p w:rsidR="00114649" w:rsidRDefault="00114649" w:rsidP="000147B4"/>
        </w:tc>
      </w:tr>
    </w:tbl>
    <w:p w:rsidR="00114649" w:rsidRDefault="00114649"/>
    <w:p w:rsidR="0072289B" w:rsidRDefault="007228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618"/>
        <w:gridCol w:w="3313"/>
        <w:gridCol w:w="1749"/>
      </w:tblGrid>
      <w:tr w:rsidR="0072289B" w:rsidRPr="00325DD7" w:rsidTr="000147B4">
        <w:tc>
          <w:tcPr>
            <w:tcW w:w="972" w:type="dxa"/>
          </w:tcPr>
          <w:p w:rsidR="0072289B" w:rsidRPr="00325DD7" w:rsidRDefault="00E41FC6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8</w:t>
            </w:r>
            <w:r w:rsidR="0072289B">
              <w:rPr>
                <w:b/>
                <w:sz w:val="24"/>
                <w:szCs w:val="24"/>
              </w:rPr>
              <w:t>d-f</w:t>
            </w:r>
          </w:p>
        </w:tc>
        <w:tc>
          <w:tcPr>
            <w:tcW w:w="7742" w:type="dxa"/>
            <w:gridSpan w:val="4"/>
          </w:tcPr>
          <w:p w:rsidR="0072289B" w:rsidRPr="00325DD7" w:rsidRDefault="0072289B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Simulation of slower exit speeds versus laser detuning</w:t>
            </w:r>
          </w:p>
        </w:tc>
      </w:tr>
      <w:tr w:rsidR="0072289B" w:rsidRPr="00325DD7" w:rsidTr="000147B4">
        <w:tc>
          <w:tcPr>
            <w:tcW w:w="972" w:type="dxa"/>
          </w:tcPr>
          <w:p w:rsidR="0072289B" w:rsidRPr="00325DD7" w:rsidRDefault="0072289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72289B" w:rsidRPr="00325DD7" w:rsidRDefault="0072289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618" w:type="dxa"/>
          </w:tcPr>
          <w:p w:rsidR="0072289B" w:rsidRDefault="0072289B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72289B" w:rsidRPr="00325DD7" w:rsidRDefault="0072289B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</w:tcPr>
          <w:p w:rsidR="0072289B" w:rsidRPr="00325DD7" w:rsidRDefault="0072289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72289B" w:rsidRPr="00325DD7" w:rsidRDefault="0072289B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72289B" w:rsidTr="000147B4">
        <w:tc>
          <w:tcPr>
            <w:tcW w:w="972" w:type="dxa"/>
          </w:tcPr>
          <w:p w:rsidR="0072289B" w:rsidRDefault="0072289B" w:rsidP="000147B4">
            <w:r>
              <w:t>9d</w:t>
            </w:r>
          </w:p>
        </w:tc>
        <w:tc>
          <w:tcPr>
            <w:tcW w:w="1062" w:type="dxa"/>
          </w:tcPr>
          <w:p w:rsidR="0072289B" w:rsidRDefault="0072289B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72289B" w:rsidRDefault="0072289B" w:rsidP="0072289B">
            <w:r>
              <w:t>Zeeman laser detuning</w:t>
            </w:r>
          </w:p>
          <w:p w:rsidR="0072289B" w:rsidRDefault="0072289B" w:rsidP="0072289B">
            <w:r>
              <w:t xml:space="preserve"> -592 MHz</w:t>
            </w:r>
          </w:p>
        </w:tc>
        <w:tc>
          <w:tcPr>
            <w:tcW w:w="3313" w:type="dxa"/>
          </w:tcPr>
          <w:p w:rsidR="0072289B" w:rsidRDefault="0072289B" w:rsidP="0072289B">
            <w:r>
              <w:t>Exit velocity</w:t>
            </w:r>
          </w:p>
        </w:tc>
        <w:tc>
          <w:tcPr>
            <w:tcW w:w="1749" w:type="dxa"/>
          </w:tcPr>
          <w:p w:rsidR="0072289B" w:rsidRDefault="0072289B" w:rsidP="000147B4">
            <w:r>
              <w:t>m/s</w:t>
            </w:r>
          </w:p>
        </w:tc>
      </w:tr>
      <w:tr w:rsidR="0072289B" w:rsidTr="000147B4">
        <w:tc>
          <w:tcPr>
            <w:tcW w:w="972" w:type="dxa"/>
          </w:tcPr>
          <w:p w:rsidR="0072289B" w:rsidRDefault="0072289B" w:rsidP="000147B4"/>
        </w:tc>
        <w:tc>
          <w:tcPr>
            <w:tcW w:w="1062" w:type="dxa"/>
          </w:tcPr>
          <w:p w:rsidR="0072289B" w:rsidRDefault="0072289B" w:rsidP="000147B4">
            <w:r>
              <w:t>B</w:t>
            </w:r>
          </w:p>
        </w:tc>
        <w:tc>
          <w:tcPr>
            <w:tcW w:w="1618" w:type="dxa"/>
            <w:vMerge/>
          </w:tcPr>
          <w:p w:rsidR="0072289B" w:rsidRDefault="0072289B" w:rsidP="000147B4"/>
        </w:tc>
        <w:tc>
          <w:tcPr>
            <w:tcW w:w="3313" w:type="dxa"/>
          </w:tcPr>
          <w:p w:rsidR="0072289B" w:rsidRDefault="0072289B" w:rsidP="0072289B">
            <w:r>
              <w:t xml:space="preserve">Number of atoms at above exit velocity </w:t>
            </w:r>
          </w:p>
        </w:tc>
        <w:tc>
          <w:tcPr>
            <w:tcW w:w="1749" w:type="dxa"/>
          </w:tcPr>
          <w:p w:rsidR="0072289B" w:rsidRDefault="0072289B" w:rsidP="000147B4"/>
        </w:tc>
      </w:tr>
      <w:tr w:rsidR="0072289B" w:rsidTr="000147B4">
        <w:tc>
          <w:tcPr>
            <w:tcW w:w="972" w:type="dxa"/>
          </w:tcPr>
          <w:p w:rsidR="0072289B" w:rsidRDefault="0072289B" w:rsidP="000147B4"/>
        </w:tc>
        <w:tc>
          <w:tcPr>
            <w:tcW w:w="1062" w:type="dxa"/>
          </w:tcPr>
          <w:p w:rsidR="0072289B" w:rsidRDefault="0072289B" w:rsidP="000147B4"/>
        </w:tc>
        <w:tc>
          <w:tcPr>
            <w:tcW w:w="1618" w:type="dxa"/>
          </w:tcPr>
          <w:p w:rsidR="0072289B" w:rsidRDefault="0072289B" w:rsidP="000147B4"/>
        </w:tc>
        <w:tc>
          <w:tcPr>
            <w:tcW w:w="3313" w:type="dxa"/>
          </w:tcPr>
          <w:p w:rsidR="0072289B" w:rsidRDefault="0072289B" w:rsidP="0072289B"/>
        </w:tc>
        <w:tc>
          <w:tcPr>
            <w:tcW w:w="1749" w:type="dxa"/>
          </w:tcPr>
          <w:p w:rsidR="0072289B" w:rsidRDefault="0072289B" w:rsidP="000147B4"/>
        </w:tc>
      </w:tr>
      <w:tr w:rsidR="0072289B" w:rsidTr="000147B4">
        <w:tc>
          <w:tcPr>
            <w:tcW w:w="972" w:type="dxa"/>
          </w:tcPr>
          <w:p w:rsidR="0072289B" w:rsidRDefault="0072289B" w:rsidP="000147B4">
            <w:r>
              <w:t>9e</w:t>
            </w:r>
          </w:p>
        </w:tc>
        <w:tc>
          <w:tcPr>
            <w:tcW w:w="1062" w:type="dxa"/>
          </w:tcPr>
          <w:p w:rsidR="0072289B" w:rsidRDefault="0072289B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72289B" w:rsidRDefault="0072289B" w:rsidP="0072289B">
            <w:r>
              <w:t>Zeeman laser detuning</w:t>
            </w:r>
          </w:p>
          <w:p w:rsidR="0072289B" w:rsidRDefault="0072289B" w:rsidP="0072289B">
            <w:r>
              <w:t xml:space="preserve"> -596 MHz</w:t>
            </w:r>
          </w:p>
        </w:tc>
        <w:tc>
          <w:tcPr>
            <w:tcW w:w="3313" w:type="dxa"/>
          </w:tcPr>
          <w:p w:rsidR="0072289B" w:rsidRDefault="0072289B" w:rsidP="000147B4">
            <w:r>
              <w:t>Exit velocity</w:t>
            </w:r>
          </w:p>
        </w:tc>
        <w:tc>
          <w:tcPr>
            <w:tcW w:w="1749" w:type="dxa"/>
          </w:tcPr>
          <w:p w:rsidR="0072289B" w:rsidRDefault="0072289B" w:rsidP="000147B4">
            <w:r>
              <w:t>m/s</w:t>
            </w:r>
          </w:p>
        </w:tc>
      </w:tr>
      <w:tr w:rsidR="0072289B" w:rsidTr="000147B4">
        <w:tc>
          <w:tcPr>
            <w:tcW w:w="972" w:type="dxa"/>
          </w:tcPr>
          <w:p w:rsidR="0072289B" w:rsidRDefault="0072289B" w:rsidP="000147B4"/>
        </w:tc>
        <w:tc>
          <w:tcPr>
            <w:tcW w:w="1062" w:type="dxa"/>
          </w:tcPr>
          <w:p w:rsidR="0072289B" w:rsidRDefault="0072289B" w:rsidP="000147B4">
            <w:r>
              <w:t>B</w:t>
            </w:r>
          </w:p>
        </w:tc>
        <w:tc>
          <w:tcPr>
            <w:tcW w:w="1618" w:type="dxa"/>
            <w:vMerge/>
          </w:tcPr>
          <w:p w:rsidR="0072289B" w:rsidRDefault="0072289B" w:rsidP="000147B4"/>
        </w:tc>
        <w:tc>
          <w:tcPr>
            <w:tcW w:w="3313" w:type="dxa"/>
          </w:tcPr>
          <w:p w:rsidR="0072289B" w:rsidRDefault="0072289B" w:rsidP="000147B4">
            <w:r>
              <w:t xml:space="preserve">Number of atoms at above exit velocity </w:t>
            </w:r>
          </w:p>
        </w:tc>
        <w:tc>
          <w:tcPr>
            <w:tcW w:w="1749" w:type="dxa"/>
          </w:tcPr>
          <w:p w:rsidR="0072289B" w:rsidRDefault="0072289B" w:rsidP="000147B4"/>
        </w:tc>
      </w:tr>
      <w:tr w:rsidR="0072289B" w:rsidTr="000147B4">
        <w:tc>
          <w:tcPr>
            <w:tcW w:w="972" w:type="dxa"/>
          </w:tcPr>
          <w:p w:rsidR="0072289B" w:rsidRDefault="0072289B" w:rsidP="000147B4"/>
        </w:tc>
        <w:tc>
          <w:tcPr>
            <w:tcW w:w="1062" w:type="dxa"/>
          </w:tcPr>
          <w:p w:rsidR="0072289B" w:rsidRDefault="0072289B" w:rsidP="000147B4"/>
        </w:tc>
        <w:tc>
          <w:tcPr>
            <w:tcW w:w="1618" w:type="dxa"/>
          </w:tcPr>
          <w:p w:rsidR="0072289B" w:rsidRDefault="0072289B" w:rsidP="000147B4"/>
        </w:tc>
        <w:tc>
          <w:tcPr>
            <w:tcW w:w="3313" w:type="dxa"/>
          </w:tcPr>
          <w:p w:rsidR="0072289B" w:rsidRDefault="0072289B" w:rsidP="000147B4"/>
        </w:tc>
        <w:tc>
          <w:tcPr>
            <w:tcW w:w="1749" w:type="dxa"/>
          </w:tcPr>
          <w:p w:rsidR="0072289B" w:rsidRDefault="0072289B" w:rsidP="000147B4"/>
        </w:tc>
      </w:tr>
      <w:tr w:rsidR="0072289B" w:rsidTr="000147B4">
        <w:tc>
          <w:tcPr>
            <w:tcW w:w="972" w:type="dxa"/>
          </w:tcPr>
          <w:p w:rsidR="0072289B" w:rsidRDefault="0072289B" w:rsidP="000147B4">
            <w:r>
              <w:t>9f</w:t>
            </w:r>
          </w:p>
        </w:tc>
        <w:tc>
          <w:tcPr>
            <w:tcW w:w="1062" w:type="dxa"/>
          </w:tcPr>
          <w:p w:rsidR="0072289B" w:rsidRDefault="0072289B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72289B" w:rsidRDefault="0072289B" w:rsidP="0072289B">
            <w:r>
              <w:t>Zeeman laser detuning</w:t>
            </w:r>
          </w:p>
          <w:p w:rsidR="0072289B" w:rsidRDefault="0072289B" w:rsidP="0072289B">
            <w:r>
              <w:t xml:space="preserve"> -608 MHz</w:t>
            </w:r>
          </w:p>
        </w:tc>
        <w:tc>
          <w:tcPr>
            <w:tcW w:w="3313" w:type="dxa"/>
          </w:tcPr>
          <w:p w:rsidR="0072289B" w:rsidRDefault="0072289B" w:rsidP="000147B4">
            <w:r>
              <w:t>Exit velocity</w:t>
            </w:r>
          </w:p>
        </w:tc>
        <w:tc>
          <w:tcPr>
            <w:tcW w:w="1749" w:type="dxa"/>
          </w:tcPr>
          <w:p w:rsidR="0072289B" w:rsidRDefault="0072289B" w:rsidP="000147B4">
            <w:r>
              <w:t>m/s</w:t>
            </w:r>
          </w:p>
        </w:tc>
      </w:tr>
      <w:tr w:rsidR="0072289B" w:rsidTr="000147B4">
        <w:tc>
          <w:tcPr>
            <w:tcW w:w="972" w:type="dxa"/>
          </w:tcPr>
          <w:p w:rsidR="0072289B" w:rsidRDefault="0072289B" w:rsidP="000147B4"/>
        </w:tc>
        <w:tc>
          <w:tcPr>
            <w:tcW w:w="1062" w:type="dxa"/>
          </w:tcPr>
          <w:p w:rsidR="0072289B" w:rsidRDefault="0072289B" w:rsidP="000147B4">
            <w:r>
              <w:t>B</w:t>
            </w:r>
          </w:p>
        </w:tc>
        <w:tc>
          <w:tcPr>
            <w:tcW w:w="1618" w:type="dxa"/>
            <w:vMerge/>
          </w:tcPr>
          <w:p w:rsidR="0072289B" w:rsidRDefault="0072289B" w:rsidP="000147B4"/>
        </w:tc>
        <w:tc>
          <w:tcPr>
            <w:tcW w:w="3313" w:type="dxa"/>
          </w:tcPr>
          <w:p w:rsidR="0072289B" w:rsidRDefault="0072289B" w:rsidP="000147B4">
            <w:r>
              <w:t xml:space="preserve">Number of atoms at above exit velocity </w:t>
            </w:r>
          </w:p>
        </w:tc>
        <w:tc>
          <w:tcPr>
            <w:tcW w:w="1749" w:type="dxa"/>
          </w:tcPr>
          <w:p w:rsidR="0072289B" w:rsidRDefault="0072289B" w:rsidP="000147B4"/>
        </w:tc>
      </w:tr>
      <w:tr w:rsidR="0072289B" w:rsidTr="000147B4">
        <w:tc>
          <w:tcPr>
            <w:tcW w:w="972" w:type="dxa"/>
          </w:tcPr>
          <w:p w:rsidR="0072289B" w:rsidRDefault="0072289B" w:rsidP="000147B4"/>
        </w:tc>
        <w:tc>
          <w:tcPr>
            <w:tcW w:w="1062" w:type="dxa"/>
          </w:tcPr>
          <w:p w:rsidR="0072289B" w:rsidRDefault="0072289B" w:rsidP="000147B4"/>
        </w:tc>
        <w:tc>
          <w:tcPr>
            <w:tcW w:w="1618" w:type="dxa"/>
          </w:tcPr>
          <w:p w:rsidR="0072289B" w:rsidRDefault="0072289B" w:rsidP="000147B4"/>
        </w:tc>
        <w:tc>
          <w:tcPr>
            <w:tcW w:w="3313" w:type="dxa"/>
          </w:tcPr>
          <w:p w:rsidR="0072289B" w:rsidRDefault="0072289B" w:rsidP="000147B4"/>
        </w:tc>
        <w:tc>
          <w:tcPr>
            <w:tcW w:w="1749" w:type="dxa"/>
          </w:tcPr>
          <w:p w:rsidR="0072289B" w:rsidRDefault="0072289B" w:rsidP="000147B4"/>
        </w:tc>
      </w:tr>
    </w:tbl>
    <w:p w:rsidR="00057EB2" w:rsidRDefault="00057EB2"/>
    <w:p w:rsidR="0072289B" w:rsidRDefault="0072289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246"/>
        <w:gridCol w:w="3685"/>
        <w:gridCol w:w="1749"/>
      </w:tblGrid>
      <w:tr w:rsidR="00465962" w:rsidRPr="00325DD7" w:rsidTr="00C67AA7">
        <w:tc>
          <w:tcPr>
            <w:tcW w:w="972" w:type="dxa"/>
          </w:tcPr>
          <w:p w:rsidR="00465962" w:rsidRPr="00325DD7" w:rsidRDefault="00E41FC6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9</w:t>
            </w:r>
          </w:p>
        </w:tc>
        <w:tc>
          <w:tcPr>
            <w:tcW w:w="7742" w:type="dxa"/>
            <w:gridSpan w:val="4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Calculated magnetic field profiles for individual coil sets</w:t>
            </w:r>
          </w:p>
        </w:tc>
      </w:tr>
      <w:tr w:rsidR="00465962" w:rsidRPr="00325DD7" w:rsidTr="00C67AA7">
        <w:tc>
          <w:tcPr>
            <w:tcW w:w="972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246" w:type="dxa"/>
          </w:tcPr>
          <w:p w:rsidR="00465962" w:rsidRDefault="00465962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465962" w:rsidRPr="00325DD7" w:rsidRDefault="00465962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A</w:t>
            </w:r>
          </w:p>
        </w:tc>
        <w:tc>
          <w:tcPr>
            <w:tcW w:w="1246" w:type="dxa"/>
            <w:vMerge w:val="restart"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 xml:space="preserve">z position </w:t>
            </w:r>
          </w:p>
        </w:tc>
        <w:tc>
          <w:tcPr>
            <w:tcW w:w="1749" w:type="dxa"/>
          </w:tcPr>
          <w:p w:rsidR="00465962" w:rsidRDefault="00465962" w:rsidP="00C67AA7">
            <w:r>
              <w:t>m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B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 xml:space="preserve">Total field 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C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>Solenoid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D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 xml:space="preserve">Coils 1 and 2 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E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>Coil 3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>
            <w:r>
              <w:t>F</w:t>
            </w:r>
          </w:p>
        </w:tc>
        <w:tc>
          <w:tcPr>
            <w:tcW w:w="1246" w:type="dxa"/>
            <w:vMerge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>
            <w:r>
              <w:t>Coil 4</w:t>
            </w:r>
          </w:p>
        </w:tc>
        <w:tc>
          <w:tcPr>
            <w:tcW w:w="1749" w:type="dxa"/>
          </w:tcPr>
          <w:p w:rsidR="00465962" w:rsidRDefault="00465962" w:rsidP="00C67AA7">
            <w:r>
              <w:t>Gauss</w:t>
            </w:r>
          </w:p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/>
        </w:tc>
        <w:tc>
          <w:tcPr>
            <w:tcW w:w="1246" w:type="dxa"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/>
        </w:tc>
        <w:tc>
          <w:tcPr>
            <w:tcW w:w="1749" w:type="dxa"/>
          </w:tcPr>
          <w:p w:rsidR="00465962" w:rsidRDefault="00465962" w:rsidP="00C67AA7"/>
        </w:tc>
      </w:tr>
      <w:tr w:rsidR="00465962" w:rsidTr="00C67AA7">
        <w:tc>
          <w:tcPr>
            <w:tcW w:w="972" w:type="dxa"/>
          </w:tcPr>
          <w:p w:rsidR="00465962" w:rsidRDefault="00465962" w:rsidP="00C67AA7"/>
        </w:tc>
        <w:tc>
          <w:tcPr>
            <w:tcW w:w="1062" w:type="dxa"/>
          </w:tcPr>
          <w:p w:rsidR="00465962" w:rsidRDefault="00465962" w:rsidP="00C67AA7"/>
        </w:tc>
        <w:tc>
          <w:tcPr>
            <w:tcW w:w="1246" w:type="dxa"/>
          </w:tcPr>
          <w:p w:rsidR="00465962" w:rsidRDefault="00465962" w:rsidP="00C67AA7"/>
        </w:tc>
        <w:tc>
          <w:tcPr>
            <w:tcW w:w="3685" w:type="dxa"/>
          </w:tcPr>
          <w:p w:rsidR="00465962" w:rsidRDefault="00465962" w:rsidP="00C67AA7"/>
        </w:tc>
        <w:tc>
          <w:tcPr>
            <w:tcW w:w="1749" w:type="dxa"/>
          </w:tcPr>
          <w:p w:rsidR="00465962" w:rsidRDefault="00465962" w:rsidP="00C67AA7"/>
        </w:tc>
      </w:tr>
    </w:tbl>
    <w:p w:rsidR="007157AD" w:rsidRDefault="007157AD"/>
    <w:p w:rsidR="005135EE" w:rsidRDefault="005135EE"/>
    <w:p w:rsidR="00E41FC6" w:rsidRDefault="00E41FC6"/>
    <w:p w:rsidR="00E41FC6" w:rsidRDefault="00E41FC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618"/>
        <w:gridCol w:w="3313"/>
        <w:gridCol w:w="1749"/>
      </w:tblGrid>
      <w:tr w:rsidR="007F01EC" w:rsidRPr="00325DD7" w:rsidTr="000147B4">
        <w:tc>
          <w:tcPr>
            <w:tcW w:w="972" w:type="dxa"/>
          </w:tcPr>
          <w:p w:rsidR="007F01EC" w:rsidRPr="00325DD7" w:rsidRDefault="00E41FC6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10</w:t>
            </w:r>
          </w:p>
        </w:tc>
        <w:tc>
          <w:tcPr>
            <w:tcW w:w="7742" w:type="dxa"/>
            <w:gridSpan w:val="4"/>
          </w:tcPr>
          <w:p w:rsidR="007F01EC" w:rsidRPr="00325DD7" w:rsidRDefault="007F01EC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MOT loading (fluorescence) versus time</w:t>
            </w:r>
          </w:p>
        </w:tc>
      </w:tr>
      <w:tr w:rsidR="007F01EC" w:rsidRPr="00325DD7" w:rsidTr="000147B4">
        <w:tc>
          <w:tcPr>
            <w:tcW w:w="972" w:type="dxa"/>
          </w:tcPr>
          <w:p w:rsidR="007F01EC" w:rsidRPr="00325DD7" w:rsidRDefault="007F01EC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7F01EC" w:rsidRPr="00325DD7" w:rsidRDefault="007F01EC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618" w:type="dxa"/>
          </w:tcPr>
          <w:p w:rsidR="007F01EC" w:rsidRDefault="007F01EC" w:rsidP="000147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7F01EC" w:rsidRPr="00325DD7" w:rsidRDefault="007F01EC" w:rsidP="000147B4">
            <w:pPr>
              <w:rPr>
                <w:b/>
                <w:sz w:val="24"/>
                <w:szCs w:val="24"/>
              </w:rPr>
            </w:pPr>
          </w:p>
        </w:tc>
        <w:tc>
          <w:tcPr>
            <w:tcW w:w="3313" w:type="dxa"/>
          </w:tcPr>
          <w:p w:rsidR="007F01EC" w:rsidRPr="00325DD7" w:rsidRDefault="007F01EC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7F01EC" w:rsidRPr="00325DD7" w:rsidRDefault="007F01EC" w:rsidP="000147B4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>
            <w:r>
              <w:t>A</w:t>
            </w:r>
          </w:p>
        </w:tc>
        <w:tc>
          <w:tcPr>
            <w:tcW w:w="1618" w:type="dxa"/>
            <w:vMerge w:val="restart"/>
          </w:tcPr>
          <w:p w:rsidR="007F01EC" w:rsidRDefault="007F01EC" w:rsidP="000147B4">
            <w:r>
              <w:t>Cs loading</w:t>
            </w:r>
          </w:p>
        </w:tc>
        <w:tc>
          <w:tcPr>
            <w:tcW w:w="3313" w:type="dxa"/>
          </w:tcPr>
          <w:p w:rsidR="007F01EC" w:rsidRDefault="007F01EC" w:rsidP="000147B4">
            <w:r>
              <w:t>Time</w:t>
            </w:r>
          </w:p>
        </w:tc>
        <w:tc>
          <w:tcPr>
            <w:tcW w:w="1749" w:type="dxa"/>
          </w:tcPr>
          <w:p w:rsidR="007F01EC" w:rsidRDefault="007F01EC" w:rsidP="000147B4">
            <w:r>
              <w:t>s</w:t>
            </w:r>
          </w:p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>
            <w:r>
              <w:t>B</w:t>
            </w:r>
          </w:p>
        </w:tc>
        <w:tc>
          <w:tcPr>
            <w:tcW w:w="1618" w:type="dxa"/>
            <w:vMerge/>
          </w:tcPr>
          <w:p w:rsidR="007F01EC" w:rsidRDefault="007F01EC" w:rsidP="000147B4"/>
        </w:tc>
        <w:tc>
          <w:tcPr>
            <w:tcW w:w="3313" w:type="dxa"/>
          </w:tcPr>
          <w:p w:rsidR="007F01EC" w:rsidRDefault="007F01EC" w:rsidP="000147B4">
            <w:r>
              <w:t xml:space="preserve">Number of atoms in MOT from calibrated fluorescence </w:t>
            </w:r>
          </w:p>
        </w:tc>
        <w:tc>
          <w:tcPr>
            <w:tcW w:w="1749" w:type="dxa"/>
          </w:tcPr>
          <w:p w:rsidR="007F01EC" w:rsidRPr="007F01EC" w:rsidRDefault="007F01EC" w:rsidP="000147B4">
            <w:pPr>
              <w:rPr>
                <w:vertAlign w:val="superscript"/>
              </w:rPr>
            </w:pPr>
            <w:r>
              <w:t>x 10</w:t>
            </w:r>
            <w:r>
              <w:rPr>
                <w:vertAlign w:val="superscript"/>
              </w:rPr>
              <w:t>8</w:t>
            </w:r>
          </w:p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/>
        </w:tc>
        <w:tc>
          <w:tcPr>
            <w:tcW w:w="1618" w:type="dxa"/>
          </w:tcPr>
          <w:p w:rsidR="007F01EC" w:rsidRDefault="007F01EC" w:rsidP="000147B4"/>
        </w:tc>
        <w:tc>
          <w:tcPr>
            <w:tcW w:w="3313" w:type="dxa"/>
          </w:tcPr>
          <w:p w:rsidR="007F01EC" w:rsidRDefault="007F01EC" w:rsidP="000147B4"/>
        </w:tc>
        <w:tc>
          <w:tcPr>
            <w:tcW w:w="1749" w:type="dxa"/>
          </w:tcPr>
          <w:p w:rsidR="007F01EC" w:rsidRDefault="007F01EC" w:rsidP="000147B4"/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>
            <w:r>
              <w:t>C</w:t>
            </w:r>
          </w:p>
        </w:tc>
        <w:tc>
          <w:tcPr>
            <w:tcW w:w="1618" w:type="dxa"/>
            <w:vMerge w:val="restart"/>
          </w:tcPr>
          <w:p w:rsidR="007F01EC" w:rsidRDefault="007F01EC" w:rsidP="000147B4">
            <w:r>
              <w:t>Yb loading</w:t>
            </w:r>
          </w:p>
        </w:tc>
        <w:tc>
          <w:tcPr>
            <w:tcW w:w="3313" w:type="dxa"/>
          </w:tcPr>
          <w:p w:rsidR="007F01EC" w:rsidRDefault="007F01EC" w:rsidP="000147B4">
            <w:r>
              <w:t>Time</w:t>
            </w:r>
          </w:p>
        </w:tc>
        <w:tc>
          <w:tcPr>
            <w:tcW w:w="1749" w:type="dxa"/>
          </w:tcPr>
          <w:p w:rsidR="007F01EC" w:rsidRDefault="007F01EC" w:rsidP="000147B4">
            <w:r>
              <w:t>s</w:t>
            </w:r>
          </w:p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>
            <w:r>
              <w:t>D</w:t>
            </w:r>
          </w:p>
        </w:tc>
        <w:tc>
          <w:tcPr>
            <w:tcW w:w="1618" w:type="dxa"/>
            <w:vMerge/>
          </w:tcPr>
          <w:p w:rsidR="007F01EC" w:rsidRDefault="007F01EC" w:rsidP="000147B4"/>
        </w:tc>
        <w:tc>
          <w:tcPr>
            <w:tcW w:w="3313" w:type="dxa"/>
          </w:tcPr>
          <w:p w:rsidR="007F01EC" w:rsidRDefault="007F01EC" w:rsidP="000147B4">
            <w:r>
              <w:t xml:space="preserve">Number of atoms in MOT from calibrated fluorescence </w:t>
            </w:r>
          </w:p>
        </w:tc>
        <w:tc>
          <w:tcPr>
            <w:tcW w:w="1749" w:type="dxa"/>
          </w:tcPr>
          <w:p w:rsidR="007F01EC" w:rsidRPr="007F01EC" w:rsidRDefault="007F01EC" w:rsidP="000147B4">
            <w:pPr>
              <w:rPr>
                <w:vertAlign w:val="superscript"/>
              </w:rPr>
            </w:pPr>
            <w:r>
              <w:t>x 10</w:t>
            </w:r>
            <w:r>
              <w:rPr>
                <w:vertAlign w:val="superscript"/>
              </w:rPr>
              <w:t>9</w:t>
            </w:r>
          </w:p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/>
        </w:tc>
        <w:tc>
          <w:tcPr>
            <w:tcW w:w="1618" w:type="dxa"/>
          </w:tcPr>
          <w:p w:rsidR="007F01EC" w:rsidRDefault="007F01EC" w:rsidP="000147B4"/>
        </w:tc>
        <w:tc>
          <w:tcPr>
            <w:tcW w:w="3313" w:type="dxa"/>
          </w:tcPr>
          <w:p w:rsidR="007F01EC" w:rsidRDefault="007F01EC" w:rsidP="000147B4"/>
        </w:tc>
        <w:tc>
          <w:tcPr>
            <w:tcW w:w="1749" w:type="dxa"/>
          </w:tcPr>
          <w:p w:rsidR="007F01EC" w:rsidRDefault="007F01EC" w:rsidP="000147B4"/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/>
        </w:tc>
        <w:tc>
          <w:tcPr>
            <w:tcW w:w="1618" w:type="dxa"/>
            <w:vMerge w:val="restart"/>
          </w:tcPr>
          <w:p w:rsidR="007F01EC" w:rsidRDefault="007F01EC" w:rsidP="000147B4"/>
        </w:tc>
        <w:tc>
          <w:tcPr>
            <w:tcW w:w="3313" w:type="dxa"/>
          </w:tcPr>
          <w:p w:rsidR="007F01EC" w:rsidRDefault="007F01EC" w:rsidP="000147B4"/>
        </w:tc>
        <w:tc>
          <w:tcPr>
            <w:tcW w:w="1749" w:type="dxa"/>
          </w:tcPr>
          <w:p w:rsidR="007F01EC" w:rsidRDefault="007F01EC" w:rsidP="000147B4"/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/>
        </w:tc>
        <w:tc>
          <w:tcPr>
            <w:tcW w:w="1618" w:type="dxa"/>
            <w:vMerge/>
          </w:tcPr>
          <w:p w:rsidR="007F01EC" w:rsidRDefault="007F01EC" w:rsidP="000147B4"/>
        </w:tc>
        <w:tc>
          <w:tcPr>
            <w:tcW w:w="3313" w:type="dxa"/>
          </w:tcPr>
          <w:p w:rsidR="007F01EC" w:rsidRDefault="007F01EC" w:rsidP="000147B4"/>
        </w:tc>
        <w:tc>
          <w:tcPr>
            <w:tcW w:w="1749" w:type="dxa"/>
          </w:tcPr>
          <w:p w:rsidR="007F01EC" w:rsidRDefault="007F01EC" w:rsidP="000147B4"/>
        </w:tc>
      </w:tr>
      <w:tr w:rsidR="007F01EC" w:rsidTr="000147B4">
        <w:tc>
          <w:tcPr>
            <w:tcW w:w="972" w:type="dxa"/>
          </w:tcPr>
          <w:p w:rsidR="007F01EC" w:rsidRDefault="007F01EC" w:rsidP="000147B4"/>
        </w:tc>
        <w:tc>
          <w:tcPr>
            <w:tcW w:w="1062" w:type="dxa"/>
          </w:tcPr>
          <w:p w:rsidR="007F01EC" w:rsidRDefault="007F01EC" w:rsidP="000147B4"/>
        </w:tc>
        <w:tc>
          <w:tcPr>
            <w:tcW w:w="1618" w:type="dxa"/>
          </w:tcPr>
          <w:p w:rsidR="007F01EC" w:rsidRDefault="007F01EC" w:rsidP="000147B4"/>
        </w:tc>
        <w:tc>
          <w:tcPr>
            <w:tcW w:w="3313" w:type="dxa"/>
          </w:tcPr>
          <w:p w:rsidR="007F01EC" w:rsidRDefault="007F01EC" w:rsidP="000147B4"/>
        </w:tc>
        <w:tc>
          <w:tcPr>
            <w:tcW w:w="1749" w:type="dxa"/>
          </w:tcPr>
          <w:p w:rsidR="007F01EC" w:rsidRDefault="007F01EC" w:rsidP="000147B4"/>
        </w:tc>
      </w:tr>
    </w:tbl>
    <w:p w:rsidR="00465962" w:rsidRDefault="00465962"/>
    <w:p w:rsidR="007F01EC" w:rsidRDefault="007F01EC"/>
    <w:p w:rsidR="00E41FC6" w:rsidRDefault="00E41FC6"/>
    <w:p w:rsidR="00E41FC6" w:rsidRDefault="00E41FC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4252"/>
        <w:gridCol w:w="1843"/>
        <w:gridCol w:w="912"/>
      </w:tblGrid>
      <w:tr w:rsidR="003128B8" w:rsidRPr="00325DD7" w:rsidTr="00C67AA7">
        <w:tc>
          <w:tcPr>
            <w:tcW w:w="1101" w:type="dxa"/>
          </w:tcPr>
          <w:p w:rsidR="003128B8" w:rsidRPr="00325DD7" w:rsidRDefault="00E41FC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11</w:t>
            </w:r>
          </w:p>
        </w:tc>
        <w:tc>
          <w:tcPr>
            <w:tcW w:w="8141" w:type="dxa"/>
            <w:gridSpan w:val="4"/>
          </w:tcPr>
          <w:p w:rsidR="003128B8" w:rsidRPr="00325DD7" w:rsidRDefault="003128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MOT fluorescence versus Zeeman coil currents</w:t>
            </w:r>
          </w:p>
        </w:tc>
      </w:tr>
      <w:tr w:rsidR="00DA4649" w:rsidRPr="00325DD7" w:rsidTr="00325DD7">
        <w:tc>
          <w:tcPr>
            <w:tcW w:w="1101" w:type="dxa"/>
          </w:tcPr>
          <w:p w:rsidR="00DA4649" w:rsidRPr="00325DD7" w:rsidRDefault="00DA464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A4649" w:rsidRPr="00325DD7" w:rsidRDefault="00DA4649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4252" w:type="dxa"/>
          </w:tcPr>
          <w:p w:rsidR="00DA4649" w:rsidRPr="00325DD7" w:rsidRDefault="00DA4649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843" w:type="dxa"/>
          </w:tcPr>
          <w:p w:rsidR="00DA4649" w:rsidRPr="00325DD7" w:rsidRDefault="00DA4649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  <w:tc>
          <w:tcPr>
            <w:tcW w:w="912" w:type="dxa"/>
          </w:tcPr>
          <w:p w:rsidR="00DA4649" w:rsidRPr="00325DD7" w:rsidRDefault="00DA4649">
            <w:pPr>
              <w:rPr>
                <w:b/>
                <w:sz w:val="24"/>
                <w:szCs w:val="24"/>
              </w:rPr>
            </w:pPr>
          </w:p>
        </w:tc>
      </w:tr>
      <w:tr w:rsidR="00DA4649" w:rsidTr="00325DD7">
        <w:tc>
          <w:tcPr>
            <w:tcW w:w="1101" w:type="dxa"/>
          </w:tcPr>
          <w:p w:rsidR="00DA4649" w:rsidRDefault="00E41FC6">
            <w:r>
              <w:t>11</w:t>
            </w:r>
            <w:r w:rsidR="004621C0">
              <w:t>a</w:t>
            </w:r>
          </w:p>
        </w:tc>
        <w:tc>
          <w:tcPr>
            <w:tcW w:w="1134" w:type="dxa"/>
          </w:tcPr>
          <w:p w:rsidR="00DA4649" w:rsidRDefault="00DA4649">
            <w:r>
              <w:t>A</w:t>
            </w:r>
          </w:p>
        </w:tc>
        <w:tc>
          <w:tcPr>
            <w:tcW w:w="4252" w:type="dxa"/>
          </w:tcPr>
          <w:p w:rsidR="00DA4649" w:rsidRDefault="00DA4649">
            <w:r>
              <w:t>Current in Zeeman coils 1 and 2</w:t>
            </w:r>
          </w:p>
        </w:tc>
        <w:tc>
          <w:tcPr>
            <w:tcW w:w="1843" w:type="dxa"/>
          </w:tcPr>
          <w:p w:rsidR="00DA4649" w:rsidRDefault="00DA4649">
            <w:r>
              <w:t>Amp</w:t>
            </w:r>
          </w:p>
        </w:tc>
        <w:tc>
          <w:tcPr>
            <w:tcW w:w="912" w:type="dxa"/>
          </w:tcPr>
          <w:p w:rsidR="00DA4649" w:rsidRDefault="00DA4649"/>
        </w:tc>
      </w:tr>
      <w:tr w:rsidR="00DA4649" w:rsidTr="00325DD7">
        <w:tc>
          <w:tcPr>
            <w:tcW w:w="1101" w:type="dxa"/>
          </w:tcPr>
          <w:p w:rsidR="00DA4649" w:rsidRDefault="00DA4649"/>
        </w:tc>
        <w:tc>
          <w:tcPr>
            <w:tcW w:w="1134" w:type="dxa"/>
          </w:tcPr>
          <w:p w:rsidR="00DA4649" w:rsidRDefault="00DA4649">
            <w:r>
              <w:t>B</w:t>
            </w:r>
          </w:p>
        </w:tc>
        <w:tc>
          <w:tcPr>
            <w:tcW w:w="4252" w:type="dxa"/>
          </w:tcPr>
          <w:p w:rsidR="00DA4649" w:rsidRDefault="00DA4649">
            <w:r>
              <w:t>MOT fluorescence</w:t>
            </w:r>
            <w:r w:rsidR="00325DD7">
              <w:t xml:space="preserve"> after 3 second load</w:t>
            </w:r>
          </w:p>
        </w:tc>
        <w:tc>
          <w:tcPr>
            <w:tcW w:w="1843" w:type="dxa"/>
          </w:tcPr>
          <w:p w:rsidR="00DA4649" w:rsidRDefault="00DA4649">
            <w:r>
              <w:t>Arbitrary units</w:t>
            </w:r>
          </w:p>
        </w:tc>
        <w:tc>
          <w:tcPr>
            <w:tcW w:w="912" w:type="dxa"/>
          </w:tcPr>
          <w:p w:rsidR="00DA4649" w:rsidRDefault="00DA4649"/>
        </w:tc>
      </w:tr>
      <w:tr w:rsidR="00DA4649" w:rsidTr="00325DD7">
        <w:tc>
          <w:tcPr>
            <w:tcW w:w="1101" w:type="dxa"/>
          </w:tcPr>
          <w:p w:rsidR="00DA4649" w:rsidRDefault="00DA4649"/>
        </w:tc>
        <w:tc>
          <w:tcPr>
            <w:tcW w:w="1134" w:type="dxa"/>
          </w:tcPr>
          <w:p w:rsidR="00DA4649" w:rsidRDefault="00DA4649">
            <w:r>
              <w:t>C</w:t>
            </w:r>
          </w:p>
        </w:tc>
        <w:tc>
          <w:tcPr>
            <w:tcW w:w="4252" w:type="dxa"/>
          </w:tcPr>
          <w:p w:rsidR="00DA4649" w:rsidRDefault="00A90AE0">
            <w:r>
              <w:t xml:space="preserve"> Statistical uncertainty</w:t>
            </w:r>
            <w:r w:rsidR="00DA4649">
              <w:t xml:space="preserve"> on column B</w:t>
            </w:r>
          </w:p>
        </w:tc>
        <w:tc>
          <w:tcPr>
            <w:tcW w:w="1843" w:type="dxa"/>
          </w:tcPr>
          <w:p w:rsidR="00DA4649" w:rsidRDefault="00DC2FED">
            <w:r>
              <w:t>Arbitrary units</w:t>
            </w:r>
          </w:p>
        </w:tc>
        <w:tc>
          <w:tcPr>
            <w:tcW w:w="912" w:type="dxa"/>
          </w:tcPr>
          <w:p w:rsidR="00DA4649" w:rsidRDefault="00DA4649"/>
        </w:tc>
      </w:tr>
      <w:tr w:rsidR="00DA4649" w:rsidTr="00325DD7">
        <w:tc>
          <w:tcPr>
            <w:tcW w:w="1101" w:type="dxa"/>
          </w:tcPr>
          <w:p w:rsidR="00DA4649" w:rsidRDefault="00DA4649"/>
        </w:tc>
        <w:tc>
          <w:tcPr>
            <w:tcW w:w="1134" w:type="dxa"/>
          </w:tcPr>
          <w:p w:rsidR="00DA4649" w:rsidRDefault="00DA4649">
            <w:r>
              <w:t>D</w:t>
            </w:r>
          </w:p>
        </w:tc>
        <w:tc>
          <w:tcPr>
            <w:tcW w:w="4252" w:type="dxa"/>
          </w:tcPr>
          <w:p w:rsidR="00DA4649" w:rsidRDefault="00DC2FED">
            <w:r>
              <w:t>Current for guide to eye A&amp;B</w:t>
            </w:r>
          </w:p>
        </w:tc>
        <w:tc>
          <w:tcPr>
            <w:tcW w:w="1843" w:type="dxa"/>
          </w:tcPr>
          <w:p w:rsidR="00DA4649" w:rsidRDefault="00DC2FED">
            <w:r>
              <w:t>Amp</w:t>
            </w:r>
          </w:p>
        </w:tc>
        <w:tc>
          <w:tcPr>
            <w:tcW w:w="912" w:type="dxa"/>
          </w:tcPr>
          <w:p w:rsidR="00DA4649" w:rsidRDefault="00DA4649"/>
        </w:tc>
      </w:tr>
      <w:tr w:rsidR="00DA4649" w:rsidTr="00325DD7">
        <w:tc>
          <w:tcPr>
            <w:tcW w:w="1101" w:type="dxa"/>
          </w:tcPr>
          <w:p w:rsidR="00DA4649" w:rsidRDefault="00DA4649"/>
        </w:tc>
        <w:tc>
          <w:tcPr>
            <w:tcW w:w="1134" w:type="dxa"/>
          </w:tcPr>
          <w:p w:rsidR="00DA4649" w:rsidRDefault="00DC2FED">
            <w:r>
              <w:t>E</w:t>
            </w:r>
          </w:p>
        </w:tc>
        <w:tc>
          <w:tcPr>
            <w:tcW w:w="4252" w:type="dxa"/>
          </w:tcPr>
          <w:p w:rsidR="00DA4649" w:rsidRDefault="00DC2FED">
            <w:r>
              <w:t>MOT fluorescence for guide to eye A&amp;B</w:t>
            </w:r>
          </w:p>
        </w:tc>
        <w:tc>
          <w:tcPr>
            <w:tcW w:w="1843" w:type="dxa"/>
          </w:tcPr>
          <w:p w:rsidR="00DA4649" w:rsidRDefault="00DC2FED">
            <w:r>
              <w:t>Arbitrary units</w:t>
            </w:r>
          </w:p>
        </w:tc>
        <w:tc>
          <w:tcPr>
            <w:tcW w:w="912" w:type="dxa"/>
          </w:tcPr>
          <w:p w:rsidR="00DA4649" w:rsidRDefault="00DA4649"/>
        </w:tc>
      </w:tr>
      <w:tr w:rsidR="00DA4649" w:rsidTr="00325DD7">
        <w:tc>
          <w:tcPr>
            <w:tcW w:w="1101" w:type="dxa"/>
          </w:tcPr>
          <w:p w:rsidR="00DA4649" w:rsidRDefault="00DA4649"/>
        </w:tc>
        <w:tc>
          <w:tcPr>
            <w:tcW w:w="1134" w:type="dxa"/>
          </w:tcPr>
          <w:p w:rsidR="00DA4649" w:rsidRDefault="00DA4649"/>
        </w:tc>
        <w:tc>
          <w:tcPr>
            <w:tcW w:w="4252" w:type="dxa"/>
          </w:tcPr>
          <w:p w:rsidR="00DA4649" w:rsidRDefault="00DA4649"/>
        </w:tc>
        <w:tc>
          <w:tcPr>
            <w:tcW w:w="1843" w:type="dxa"/>
          </w:tcPr>
          <w:p w:rsidR="00DA4649" w:rsidRDefault="00DA4649"/>
        </w:tc>
        <w:tc>
          <w:tcPr>
            <w:tcW w:w="912" w:type="dxa"/>
          </w:tcPr>
          <w:p w:rsidR="00DA4649" w:rsidRDefault="00DA4649"/>
        </w:tc>
      </w:tr>
      <w:tr w:rsidR="00CE4AF2" w:rsidTr="00325DD7">
        <w:tc>
          <w:tcPr>
            <w:tcW w:w="1101" w:type="dxa"/>
          </w:tcPr>
          <w:p w:rsidR="00CE4AF2" w:rsidRDefault="00E41FC6">
            <w:r>
              <w:t>11</w:t>
            </w:r>
            <w:r w:rsidR="004621C0">
              <w:t>b</w:t>
            </w:r>
          </w:p>
        </w:tc>
        <w:tc>
          <w:tcPr>
            <w:tcW w:w="1134" w:type="dxa"/>
          </w:tcPr>
          <w:p w:rsidR="00CE4AF2" w:rsidRDefault="00CE4AF2">
            <w:r>
              <w:t>G</w:t>
            </w:r>
          </w:p>
        </w:tc>
        <w:tc>
          <w:tcPr>
            <w:tcW w:w="4252" w:type="dxa"/>
          </w:tcPr>
          <w:p w:rsidR="00CE4AF2" w:rsidRDefault="00CE4AF2" w:rsidP="00325DD7">
            <w:r>
              <w:t>Current in Zeeman coil 3</w:t>
            </w:r>
          </w:p>
        </w:tc>
        <w:tc>
          <w:tcPr>
            <w:tcW w:w="1843" w:type="dxa"/>
          </w:tcPr>
          <w:p w:rsidR="00CE4AF2" w:rsidRDefault="00CE4AF2" w:rsidP="00325DD7">
            <w:r>
              <w:t>Amp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H</w:t>
            </w:r>
          </w:p>
        </w:tc>
        <w:tc>
          <w:tcPr>
            <w:tcW w:w="4252" w:type="dxa"/>
          </w:tcPr>
          <w:p w:rsidR="00CE4AF2" w:rsidRDefault="00325DD7" w:rsidP="00325DD7">
            <w:r>
              <w:t>MOT fluorescence after 3 second load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I</w:t>
            </w:r>
          </w:p>
        </w:tc>
        <w:tc>
          <w:tcPr>
            <w:tcW w:w="4252" w:type="dxa"/>
          </w:tcPr>
          <w:p w:rsidR="00CE4AF2" w:rsidRDefault="00A90AE0" w:rsidP="00325DD7">
            <w:r>
              <w:t xml:space="preserve"> Statistical uncertainty</w:t>
            </w:r>
            <w:r w:rsidR="00CE4AF2">
              <w:t xml:space="preserve"> on column H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J</w:t>
            </w:r>
          </w:p>
        </w:tc>
        <w:tc>
          <w:tcPr>
            <w:tcW w:w="4252" w:type="dxa"/>
          </w:tcPr>
          <w:p w:rsidR="00CE4AF2" w:rsidRDefault="00CE4AF2" w:rsidP="00325DD7">
            <w:r>
              <w:t>Current for guide to eye G&amp;H</w:t>
            </w:r>
          </w:p>
        </w:tc>
        <w:tc>
          <w:tcPr>
            <w:tcW w:w="1843" w:type="dxa"/>
          </w:tcPr>
          <w:p w:rsidR="00CE4AF2" w:rsidRDefault="00CE4AF2" w:rsidP="00325DD7">
            <w:r>
              <w:t>Amp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K</w:t>
            </w:r>
          </w:p>
        </w:tc>
        <w:tc>
          <w:tcPr>
            <w:tcW w:w="4252" w:type="dxa"/>
          </w:tcPr>
          <w:p w:rsidR="00CE4AF2" w:rsidRDefault="00CE4AF2" w:rsidP="00325DD7">
            <w:r>
              <w:t>MOT fluorescence for guide to eye G&amp;H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/>
        </w:tc>
        <w:tc>
          <w:tcPr>
            <w:tcW w:w="4252" w:type="dxa"/>
          </w:tcPr>
          <w:p w:rsidR="00CE4AF2" w:rsidRDefault="00CE4AF2"/>
        </w:tc>
        <w:tc>
          <w:tcPr>
            <w:tcW w:w="1843" w:type="dxa"/>
          </w:tcPr>
          <w:p w:rsidR="00CE4AF2" w:rsidRDefault="00CE4AF2"/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4621C0">
            <w:r>
              <w:t>11c</w:t>
            </w:r>
          </w:p>
        </w:tc>
        <w:tc>
          <w:tcPr>
            <w:tcW w:w="1134" w:type="dxa"/>
          </w:tcPr>
          <w:p w:rsidR="00CE4AF2" w:rsidRDefault="00CE4AF2">
            <w:r>
              <w:t>M</w:t>
            </w:r>
          </w:p>
        </w:tc>
        <w:tc>
          <w:tcPr>
            <w:tcW w:w="4252" w:type="dxa"/>
          </w:tcPr>
          <w:p w:rsidR="00CE4AF2" w:rsidRDefault="00CE4AF2" w:rsidP="00325DD7">
            <w:r>
              <w:t>Current in Zeeman coil 4</w:t>
            </w:r>
          </w:p>
        </w:tc>
        <w:tc>
          <w:tcPr>
            <w:tcW w:w="1843" w:type="dxa"/>
          </w:tcPr>
          <w:p w:rsidR="00CE4AF2" w:rsidRDefault="00CE4AF2" w:rsidP="00325DD7">
            <w:r>
              <w:t>Amp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N</w:t>
            </w:r>
          </w:p>
        </w:tc>
        <w:tc>
          <w:tcPr>
            <w:tcW w:w="4252" w:type="dxa"/>
          </w:tcPr>
          <w:p w:rsidR="00CE4AF2" w:rsidRDefault="00325DD7" w:rsidP="00325DD7">
            <w:r>
              <w:t>MOT fluorescence after 3 second load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O</w:t>
            </w:r>
          </w:p>
        </w:tc>
        <w:tc>
          <w:tcPr>
            <w:tcW w:w="4252" w:type="dxa"/>
          </w:tcPr>
          <w:p w:rsidR="00CE4AF2" w:rsidRDefault="00A90AE0" w:rsidP="00325DD7">
            <w:r>
              <w:t xml:space="preserve"> Statistical uncertainty</w:t>
            </w:r>
            <w:r w:rsidR="00CE4AF2">
              <w:t xml:space="preserve"> on column N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P</w:t>
            </w:r>
          </w:p>
        </w:tc>
        <w:tc>
          <w:tcPr>
            <w:tcW w:w="4252" w:type="dxa"/>
          </w:tcPr>
          <w:p w:rsidR="00CE4AF2" w:rsidRDefault="00CE4AF2" w:rsidP="00325DD7">
            <w:r>
              <w:t>Current for guide to eye M&amp;N</w:t>
            </w:r>
          </w:p>
        </w:tc>
        <w:tc>
          <w:tcPr>
            <w:tcW w:w="1843" w:type="dxa"/>
          </w:tcPr>
          <w:p w:rsidR="00CE4AF2" w:rsidRDefault="00CE4AF2" w:rsidP="00325DD7">
            <w:r>
              <w:t>Amp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Q</w:t>
            </w:r>
          </w:p>
        </w:tc>
        <w:tc>
          <w:tcPr>
            <w:tcW w:w="4252" w:type="dxa"/>
          </w:tcPr>
          <w:p w:rsidR="00CE4AF2" w:rsidRDefault="00CE4AF2" w:rsidP="00325DD7">
            <w:r>
              <w:t>MOT fluorescence for guide to eye M&amp;N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/>
        </w:tc>
        <w:tc>
          <w:tcPr>
            <w:tcW w:w="4252" w:type="dxa"/>
          </w:tcPr>
          <w:p w:rsidR="00CE4AF2" w:rsidRDefault="00CE4AF2"/>
        </w:tc>
        <w:tc>
          <w:tcPr>
            <w:tcW w:w="1843" w:type="dxa"/>
          </w:tcPr>
          <w:p w:rsidR="00CE4AF2" w:rsidRDefault="00CE4AF2"/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4621C0">
            <w:r>
              <w:t>11d</w:t>
            </w:r>
          </w:p>
        </w:tc>
        <w:tc>
          <w:tcPr>
            <w:tcW w:w="1134" w:type="dxa"/>
          </w:tcPr>
          <w:p w:rsidR="00CE4AF2" w:rsidRDefault="00CE4AF2">
            <w:r>
              <w:t>S</w:t>
            </w:r>
          </w:p>
        </w:tc>
        <w:tc>
          <w:tcPr>
            <w:tcW w:w="4252" w:type="dxa"/>
          </w:tcPr>
          <w:p w:rsidR="00CE4AF2" w:rsidRDefault="00CE4AF2" w:rsidP="00325DD7">
            <w:r>
              <w:t>Current in Zeeman solenoid</w:t>
            </w:r>
          </w:p>
        </w:tc>
        <w:tc>
          <w:tcPr>
            <w:tcW w:w="1843" w:type="dxa"/>
          </w:tcPr>
          <w:p w:rsidR="00CE4AF2" w:rsidRDefault="00CE4AF2" w:rsidP="00325DD7">
            <w:r>
              <w:t>Amp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T</w:t>
            </w:r>
          </w:p>
        </w:tc>
        <w:tc>
          <w:tcPr>
            <w:tcW w:w="4252" w:type="dxa"/>
          </w:tcPr>
          <w:p w:rsidR="00CE4AF2" w:rsidRDefault="00325DD7" w:rsidP="00325DD7">
            <w:r>
              <w:t>MOT fluorescence after 3 second load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U</w:t>
            </w:r>
          </w:p>
        </w:tc>
        <w:tc>
          <w:tcPr>
            <w:tcW w:w="4252" w:type="dxa"/>
          </w:tcPr>
          <w:p w:rsidR="00CE4AF2" w:rsidRDefault="00A90AE0" w:rsidP="00325DD7">
            <w:r>
              <w:t xml:space="preserve"> Statistical uncertainty</w:t>
            </w:r>
            <w:r w:rsidR="00CE4AF2">
              <w:t xml:space="preserve"> on column T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V</w:t>
            </w:r>
          </w:p>
        </w:tc>
        <w:tc>
          <w:tcPr>
            <w:tcW w:w="4252" w:type="dxa"/>
          </w:tcPr>
          <w:p w:rsidR="00CE4AF2" w:rsidRDefault="00CE4AF2" w:rsidP="00325DD7">
            <w:r>
              <w:t>Current for guide to eye S&amp;T</w:t>
            </w:r>
          </w:p>
        </w:tc>
        <w:tc>
          <w:tcPr>
            <w:tcW w:w="1843" w:type="dxa"/>
          </w:tcPr>
          <w:p w:rsidR="00CE4AF2" w:rsidRDefault="00CE4AF2" w:rsidP="00325DD7">
            <w:r>
              <w:t>Amp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>
            <w:r>
              <w:t>W</w:t>
            </w:r>
          </w:p>
        </w:tc>
        <w:tc>
          <w:tcPr>
            <w:tcW w:w="4252" w:type="dxa"/>
          </w:tcPr>
          <w:p w:rsidR="00CE4AF2" w:rsidRDefault="00CE4AF2" w:rsidP="00325DD7">
            <w:r>
              <w:t>MOT fluorescence for guide to eye S&amp;T</w:t>
            </w:r>
          </w:p>
        </w:tc>
        <w:tc>
          <w:tcPr>
            <w:tcW w:w="1843" w:type="dxa"/>
          </w:tcPr>
          <w:p w:rsidR="00CE4AF2" w:rsidRDefault="00CE4AF2" w:rsidP="00325DD7">
            <w:r>
              <w:t>Arbitrary units</w:t>
            </w:r>
          </w:p>
        </w:tc>
        <w:tc>
          <w:tcPr>
            <w:tcW w:w="912" w:type="dxa"/>
          </w:tcPr>
          <w:p w:rsidR="00CE4AF2" w:rsidRDefault="00CE4AF2"/>
        </w:tc>
      </w:tr>
      <w:tr w:rsidR="00CE4AF2" w:rsidTr="00325DD7">
        <w:tc>
          <w:tcPr>
            <w:tcW w:w="1101" w:type="dxa"/>
          </w:tcPr>
          <w:p w:rsidR="00CE4AF2" w:rsidRDefault="00CE4AF2"/>
        </w:tc>
        <w:tc>
          <w:tcPr>
            <w:tcW w:w="1134" w:type="dxa"/>
          </w:tcPr>
          <w:p w:rsidR="00CE4AF2" w:rsidRDefault="00CE4AF2"/>
        </w:tc>
        <w:tc>
          <w:tcPr>
            <w:tcW w:w="4252" w:type="dxa"/>
          </w:tcPr>
          <w:p w:rsidR="00CE4AF2" w:rsidRDefault="00CE4AF2"/>
        </w:tc>
        <w:tc>
          <w:tcPr>
            <w:tcW w:w="1843" w:type="dxa"/>
          </w:tcPr>
          <w:p w:rsidR="00CE4AF2" w:rsidRDefault="00CE4AF2"/>
        </w:tc>
        <w:tc>
          <w:tcPr>
            <w:tcW w:w="912" w:type="dxa"/>
          </w:tcPr>
          <w:p w:rsidR="00CE4AF2" w:rsidRDefault="00CE4AF2"/>
        </w:tc>
      </w:tr>
    </w:tbl>
    <w:p w:rsidR="005135EE" w:rsidRDefault="005135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193"/>
        <w:gridCol w:w="3685"/>
        <w:gridCol w:w="1749"/>
      </w:tblGrid>
      <w:tr w:rsidR="003128B8" w:rsidRPr="00325DD7" w:rsidTr="00C67AA7">
        <w:tc>
          <w:tcPr>
            <w:tcW w:w="972" w:type="dxa"/>
          </w:tcPr>
          <w:p w:rsidR="003128B8" w:rsidRPr="00325DD7" w:rsidRDefault="00E41FC6" w:rsidP="00325D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12</w:t>
            </w:r>
          </w:p>
        </w:tc>
        <w:tc>
          <w:tcPr>
            <w:tcW w:w="7689" w:type="dxa"/>
            <w:gridSpan w:val="4"/>
          </w:tcPr>
          <w:p w:rsidR="003128B8" w:rsidRPr="00325DD7" w:rsidRDefault="003128B8" w:rsidP="00325D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MOT fluorescence versus laser detuning @ various laser powers</w:t>
            </w:r>
          </w:p>
        </w:tc>
      </w:tr>
      <w:tr w:rsidR="00325DD7" w:rsidRPr="00325DD7" w:rsidTr="00325DD7">
        <w:tc>
          <w:tcPr>
            <w:tcW w:w="972" w:type="dxa"/>
          </w:tcPr>
          <w:p w:rsidR="00325DD7" w:rsidRPr="00325DD7" w:rsidRDefault="00325DD7" w:rsidP="00325DD7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325DD7" w:rsidRPr="00325DD7" w:rsidRDefault="00325DD7" w:rsidP="00325DD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193" w:type="dxa"/>
          </w:tcPr>
          <w:p w:rsidR="00325DD7" w:rsidRDefault="00325DD7" w:rsidP="00325D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6D52A5" w:rsidRPr="00325DD7" w:rsidRDefault="006D52A5" w:rsidP="00325D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Laser power</w:t>
            </w:r>
          </w:p>
        </w:tc>
        <w:tc>
          <w:tcPr>
            <w:tcW w:w="3685" w:type="dxa"/>
          </w:tcPr>
          <w:p w:rsidR="00325DD7" w:rsidRPr="00325DD7" w:rsidRDefault="00325DD7" w:rsidP="00325DD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325DD7" w:rsidRPr="00325DD7" w:rsidRDefault="00325DD7" w:rsidP="00325DD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A</w:t>
            </w:r>
          </w:p>
        </w:tc>
        <w:tc>
          <w:tcPr>
            <w:tcW w:w="1193" w:type="dxa"/>
            <w:vMerge w:val="restart"/>
          </w:tcPr>
          <w:p w:rsidR="009B607A" w:rsidRDefault="009B607A" w:rsidP="00325DD7">
            <w:r>
              <w:t>69 mW</w:t>
            </w:r>
          </w:p>
        </w:tc>
        <w:tc>
          <w:tcPr>
            <w:tcW w:w="3685" w:type="dxa"/>
          </w:tcPr>
          <w:p w:rsidR="009B607A" w:rsidRDefault="009B607A" w:rsidP="00325DD7">
            <w:r>
              <w:t>Zeeman laser detuning</w:t>
            </w:r>
          </w:p>
        </w:tc>
        <w:tc>
          <w:tcPr>
            <w:tcW w:w="1749" w:type="dxa"/>
          </w:tcPr>
          <w:p w:rsidR="009B607A" w:rsidRDefault="009B607A" w:rsidP="00325DD7">
            <w:r>
              <w:t>MHz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B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>MOT fluorescence after 3 second load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C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 xml:space="preserve"> Statistical uncertainty on column B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D&amp;E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>Line to guide eye (x &amp; y axes)</w:t>
            </w:r>
          </w:p>
        </w:tc>
        <w:tc>
          <w:tcPr>
            <w:tcW w:w="1749" w:type="dxa"/>
          </w:tcPr>
          <w:p w:rsidR="009B607A" w:rsidRDefault="009B607A" w:rsidP="00325DD7"/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/>
        </w:tc>
        <w:tc>
          <w:tcPr>
            <w:tcW w:w="1193" w:type="dxa"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/>
        </w:tc>
        <w:tc>
          <w:tcPr>
            <w:tcW w:w="1749" w:type="dxa"/>
          </w:tcPr>
          <w:p w:rsidR="009B607A" w:rsidRDefault="009B607A" w:rsidP="00325DD7"/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G</w:t>
            </w:r>
          </w:p>
        </w:tc>
        <w:tc>
          <w:tcPr>
            <w:tcW w:w="1193" w:type="dxa"/>
            <w:vMerge w:val="restart"/>
          </w:tcPr>
          <w:p w:rsidR="009B607A" w:rsidRDefault="009B607A" w:rsidP="00325DD7">
            <w:r>
              <w:t>60.5 mW</w:t>
            </w:r>
          </w:p>
        </w:tc>
        <w:tc>
          <w:tcPr>
            <w:tcW w:w="3685" w:type="dxa"/>
          </w:tcPr>
          <w:p w:rsidR="009B607A" w:rsidRDefault="009B607A" w:rsidP="00325DD7">
            <w:r>
              <w:t>Zeeman laser detuning</w:t>
            </w:r>
          </w:p>
        </w:tc>
        <w:tc>
          <w:tcPr>
            <w:tcW w:w="1749" w:type="dxa"/>
          </w:tcPr>
          <w:p w:rsidR="009B607A" w:rsidRDefault="009B607A" w:rsidP="00325DD7">
            <w:r>
              <w:t>MHz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H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>MOT fluorescence after 3 second load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I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 xml:space="preserve"> Statistical uncertainty on column F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J&amp;K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0147B4">
            <w:r>
              <w:t>Line to guide eye (x &amp; y axes)</w:t>
            </w:r>
          </w:p>
        </w:tc>
        <w:tc>
          <w:tcPr>
            <w:tcW w:w="1749" w:type="dxa"/>
          </w:tcPr>
          <w:p w:rsidR="009B607A" w:rsidRDefault="009B607A" w:rsidP="00325DD7"/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/>
        </w:tc>
        <w:tc>
          <w:tcPr>
            <w:tcW w:w="1193" w:type="dxa"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/>
        </w:tc>
        <w:tc>
          <w:tcPr>
            <w:tcW w:w="1749" w:type="dxa"/>
          </w:tcPr>
          <w:p w:rsidR="009B607A" w:rsidRDefault="009B607A" w:rsidP="00325DD7"/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0147B4">
            <w:r>
              <w:t>M</w:t>
            </w:r>
          </w:p>
        </w:tc>
        <w:tc>
          <w:tcPr>
            <w:tcW w:w="1193" w:type="dxa"/>
            <w:vMerge w:val="restart"/>
          </w:tcPr>
          <w:p w:rsidR="009B607A" w:rsidRDefault="009B607A" w:rsidP="00325DD7">
            <w:r>
              <w:t>42.5 mW</w:t>
            </w:r>
          </w:p>
        </w:tc>
        <w:tc>
          <w:tcPr>
            <w:tcW w:w="3685" w:type="dxa"/>
          </w:tcPr>
          <w:p w:rsidR="009B607A" w:rsidRDefault="009B607A" w:rsidP="00325DD7">
            <w:r>
              <w:t>Zeeman laser detuning</w:t>
            </w:r>
          </w:p>
        </w:tc>
        <w:tc>
          <w:tcPr>
            <w:tcW w:w="1749" w:type="dxa"/>
          </w:tcPr>
          <w:p w:rsidR="009B607A" w:rsidRDefault="009B607A" w:rsidP="00325DD7">
            <w:r>
              <w:t>MHz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0147B4">
            <w:r>
              <w:t>N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>MOT fluorescence after 3 second load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0147B4">
            <w:r>
              <w:t>O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 xml:space="preserve"> Statistical uncertainty on column J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P&amp;Q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>Line to guide eye (x &amp; y axes)</w:t>
            </w:r>
          </w:p>
        </w:tc>
        <w:tc>
          <w:tcPr>
            <w:tcW w:w="1749" w:type="dxa"/>
          </w:tcPr>
          <w:p w:rsidR="009B607A" w:rsidRDefault="009B607A" w:rsidP="00325DD7"/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/>
        </w:tc>
        <w:tc>
          <w:tcPr>
            <w:tcW w:w="1193" w:type="dxa"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/>
        </w:tc>
        <w:tc>
          <w:tcPr>
            <w:tcW w:w="1749" w:type="dxa"/>
          </w:tcPr>
          <w:p w:rsidR="009B607A" w:rsidRDefault="009B607A" w:rsidP="00325DD7"/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S</w:t>
            </w:r>
          </w:p>
        </w:tc>
        <w:tc>
          <w:tcPr>
            <w:tcW w:w="1193" w:type="dxa"/>
            <w:vMerge w:val="restart"/>
          </w:tcPr>
          <w:p w:rsidR="009B607A" w:rsidRDefault="009B607A" w:rsidP="00325DD7">
            <w:r>
              <w:t>35 mW</w:t>
            </w:r>
          </w:p>
        </w:tc>
        <w:tc>
          <w:tcPr>
            <w:tcW w:w="3685" w:type="dxa"/>
          </w:tcPr>
          <w:p w:rsidR="009B607A" w:rsidRDefault="009B607A" w:rsidP="00325DD7">
            <w:r>
              <w:t>Zeeman laser detuning</w:t>
            </w:r>
          </w:p>
        </w:tc>
        <w:tc>
          <w:tcPr>
            <w:tcW w:w="1749" w:type="dxa"/>
          </w:tcPr>
          <w:p w:rsidR="009B607A" w:rsidRDefault="009B607A" w:rsidP="00325DD7">
            <w:r>
              <w:t>MHz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T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>MOT fluorescence after 3 second load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U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 xml:space="preserve"> Statistical uncertainty on column N</w:t>
            </w:r>
          </w:p>
        </w:tc>
        <w:tc>
          <w:tcPr>
            <w:tcW w:w="1749" w:type="dxa"/>
          </w:tcPr>
          <w:p w:rsidR="009B607A" w:rsidRDefault="009B607A" w:rsidP="00325DD7">
            <w:r>
              <w:t>Arbitrary units</w:t>
            </w:r>
          </w:p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>
            <w:r>
              <w:t>V&amp;W</w:t>
            </w:r>
          </w:p>
        </w:tc>
        <w:tc>
          <w:tcPr>
            <w:tcW w:w="1193" w:type="dxa"/>
            <w:vMerge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>
            <w:r>
              <w:t>Line to guide eye (x &amp; y axes)</w:t>
            </w:r>
          </w:p>
        </w:tc>
        <w:tc>
          <w:tcPr>
            <w:tcW w:w="1749" w:type="dxa"/>
          </w:tcPr>
          <w:p w:rsidR="009B607A" w:rsidRDefault="009B607A" w:rsidP="00325DD7"/>
        </w:tc>
      </w:tr>
      <w:tr w:rsidR="009B607A" w:rsidTr="00325DD7">
        <w:tc>
          <w:tcPr>
            <w:tcW w:w="972" w:type="dxa"/>
          </w:tcPr>
          <w:p w:rsidR="009B607A" w:rsidRDefault="009B607A" w:rsidP="00325DD7"/>
        </w:tc>
        <w:tc>
          <w:tcPr>
            <w:tcW w:w="1062" w:type="dxa"/>
          </w:tcPr>
          <w:p w:rsidR="009B607A" w:rsidRDefault="009B607A" w:rsidP="00325DD7"/>
        </w:tc>
        <w:tc>
          <w:tcPr>
            <w:tcW w:w="1193" w:type="dxa"/>
          </w:tcPr>
          <w:p w:rsidR="009B607A" w:rsidRDefault="009B607A" w:rsidP="00325DD7"/>
        </w:tc>
        <w:tc>
          <w:tcPr>
            <w:tcW w:w="3685" w:type="dxa"/>
          </w:tcPr>
          <w:p w:rsidR="009B607A" w:rsidRDefault="009B607A" w:rsidP="00325DD7"/>
        </w:tc>
        <w:tc>
          <w:tcPr>
            <w:tcW w:w="1749" w:type="dxa"/>
          </w:tcPr>
          <w:p w:rsidR="009B607A" w:rsidRDefault="009B607A" w:rsidP="00325DD7"/>
        </w:tc>
      </w:tr>
    </w:tbl>
    <w:p w:rsidR="00325DD7" w:rsidRDefault="00325DD7"/>
    <w:p w:rsidR="00372940" w:rsidRDefault="00372940"/>
    <w:p w:rsidR="00372940" w:rsidRDefault="0037294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193"/>
        <w:gridCol w:w="3685"/>
        <w:gridCol w:w="1749"/>
      </w:tblGrid>
      <w:tr w:rsidR="003128B8" w:rsidRPr="00325DD7" w:rsidTr="00C67AA7">
        <w:tc>
          <w:tcPr>
            <w:tcW w:w="972" w:type="dxa"/>
          </w:tcPr>
          <w:p w:rsidR="003128B8" w:rsidRPr="00325DD7" w:rsidRDefault="00E41FC6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13</w:t>
            </w:r>
          </w:p>
        </w:tc>
        <w:tc>
          <w:tcPr>
            <w:tcW w:w="7689" w:type="dxa"/>
            <w:gridSpan w:val="4"/>
          </w:tcPr>
          <w:p w:rsidR="003128B8" w:rsidRPr="00325DD7" w:rsidRDefault="003128B8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MOT fluorescence versus laser power @ various laser </w:t>
            </w:r>
            <w:proofErr w:type="spellStart"/>
            <w:r>
              <w:rPr>
                <w:b/>
                <w:sz w:val="24"/>
                <w:szCs w:val="24"/>
              </w:rPr>
              <w:t>detunings</w:t>
            </w:r>
            <w:proofErr w:type="spellEnd"/>
          </w:p>
        </w:tc>
      </w:tr>
      <w:tr w:rsidR="003128B8" w:rsidRPr="00325DD7" w:rsidTr="00C67AA7">
        <w:tc>
          <w:tcPr>
            <w:tcW w:w="972" w:type="dxa"/>
          </w:tcPr>
          <w:p w:rsidR="003128B8" w:rsidRPr="00325DD7" w:rsidRDefault="003128B8" w:rsidP="00C67AA7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3128B8" w:rsidRPr="00325DD7" w:rsidRDefault="003128B8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193" w:type="dxa"/>
          </w:tcPr>
          <w:p w:rsidR="003128B8" w:rsidRDefault="003128B8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3128B8" w:rsidRPr="00325DD7" w:rsidRDefault="003128B8" w:rsidP="00C67A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Laser </w:t>
            </w:r>
            <w:r w:rsidR="0095019F">
              <w:rPr>
                <w:b/>
                <w:sz w:val="24"/>
                <w:szCs w:val="24"/>
              </w:rPr>
              <w:t>detuning</w:t>
            </w:r>
          </w:p>
        </w:tc>
        <w:tc>
          <w:tcPr>
            <w:tcW w:w="3685" w:type="dxa"/>
          </w:tcPr>
          <w:p w:rsidR="003128B8" w:rsidRPr="00325DD7" w:rsidRDefault="003128B8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3128B8" w:rsidRPr="00325DD7" w:rsidRDefault="003128B8" w:rsidP="00C67AA7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3128B8" w:rsidTr="00C67AA7">
        <w:tc>
          <w:tcPr>
            <w:tcW w:w="972" w:type="dxa"/>
          </w:tcPr>
          <w:p w:rsidR="003128B8" w:rsidRDefault="003128B8" w:rsidP="00C67AA7"/>
        </w:tc>
        <w:tc>
          <w:tcPr>
            <w:tcW w:w="1062" w:type="dxa"/>
          </w:tcPr>
          <w:p w:rsidR="003128B8" w:rsidRDefault="003128B8" w:rsidP="00C67AA7">
            <w:r>
              <w:t>A</w:t>
            </w:r>
          </w:p>
        </w:tc>
        <w:tc>
          <w:tcPr>
            <w:tcW w:w="1193" w:type="dxa"/>
            <w:vMerge w:val="restart"/>
          </w:tcPr>
          <w:p w:rsidR="003128B8" w:rsidRDefault="003128B8" w:rsidP="00C67AA7">
            <w:r>
              <w:t>571 MHz</w:t>
            </w:r>
          </w:p>
        </w:tc>
        <w:tc>
          <w:tcPr>
            <w:tcW w:w="3685" w:type="dxa"/>
          </w:tcPr>
          <w:p w:rsidR="003128B8" w:rsidRDefault="003128B8" w:rsidP="00C67AA7">
            <w:r>
              <w:t>Zeeman laser power</w:t>
            </w:r>
          </w:p>
        </w:tc>
        <w:tc>
          <w:tcPr>
            <w:tcW w:w="1749" w:type="dxa"/>
          </w:tcPr>
          <w:p w:rsidR="003128B8" w:rsidRDefault="003128B8" w:rsidP="00C67AA7">
            <w:r>
              <w:t>mW</w:t>
            </w:r>
          </w:p>
        </w:tc>
      </w:tr>
      <w:tr w:rsidR="003128B8" w:rsidTr="00C67AA7">
        <w:tc>
          <w:tcPr>
            <w:tcW w:w="972" w:type="dxa"/>
          </w:tcPr>
          <w:p w:rsidR="003128B8" w:rsidRDefault="003128B8" w:rsidP="00C67AA7"/>
        </w:tc>
        <w:tc>
          <w:tcPr>
            <w:tcW w:w="1062" w:type="dxa"/>
          </w:tcPr>
          <w:p w:rsidR="003128B8" w:rsidRDefault="003128B8" w:rsidP="00C67AA7">
            <w:r>
              <w:t>B</w:t>
            </w:r>
          </w:p>
        </w:tc>
        <w:tc>
          <w:tcPr>
            <w:tcW w:w="1193" w:type="dxa"/>
            <w:vMerge/>
          </w:tcPr>
          <w:p w:rsidR="003128B8" w:rsidRDefault="003128B8" w:rsidP="00C67AA7"/>
        </w:tc>
        <w:tc>
          <w:tcPr>
            <w:tcW w:w="3685" w:type="dxa"/>
          </w:tcPr>
          <w:p w:rsidR="003128B8" w:rsidRDefault="003128B8" w:rsidP="00C67AA7">
            <w:r>
              <w:t>MOT fluorescence after 3 second load</w:t>
            </w:r>
          </w:p>
        </w:tc>
        <w:tc>
          <w:tcPr>
            <w:tcW w:w="1749" w:type="dxa"/>
          </w:tcPr>
          <w:p w:rsidR="003128B8" w:rsidRDefault="003128B8" w:rsidP="00C67AA7">
            <w:r>
              <w:t>Arbitrary units</w:t>
            </w:r>
          </w:p>
        </w:tc>
      </w:tr>
      <w:tr w:rsidR="003128B8" w:rsidTr="00C67AA7">
        <w:tc>
          <w:tcPr>
            <w:tcW w:w="972" w:type="dxa"/>
          </w:tcPr>
          <w:p w:rsidR="003128B8" w:rsidRDefault="003128B8" w:rsidP="00C67AA7"/>
        </w:tc>
        <w:tc>
          <w:tcPr>
            <w:tcW w:w="1062" w:type="dxa"/>
          </w:tcPr>
          <w:p w:rsidR="003128B8" w:rsidRDefault="003128B8" w:rsidP="00C67AA7">
            <w:r>
              <w:t>C</w:t>
            </w:r>
          </w:p>
        </w:tc>
        <w:tc>
          <w:tcPr>
            <w:tcW w:w="1193" w:type="dxa"/>
            <w:vMerge/>
          </w:tcPr>
          <w:p w:rsidR="003128B8" w:rsidRDefault="003128B8" w:rsidP="00C67AA7"/>
        </w:tc>
        <w:tc>
          <w:tcPr>
            <w:tcW w:w="3685" w:type="dxa"/>
          </w:tcPr>
          <w:p w:rsidR="003128B8" w:rsidRDefault="00A90AE0" w:rsidP="00C67AA7">
            <w:r>
              <w:t xml:space="preserve"> Statistical uncertainty</w:t>
            </w:r>
            <w:r w:rsidR="003128B8">
              <w:t xml:space="preserve"> on column B</w:t>
            </w:r>
          </w:p>
        </w:tc>
        <w:tc>
          <w:tcPr>
            <w:tcW w:w="1749" w:type="dxa"/>
          </w:tcPr>
          <w:p w:rsidR="003128B8" w:rsidRDefault="003128B8" w:rsidP="00C67AA7">
            <w:r>
              <w:t>Arbitrary units</w:t>
            </w:r>
          </w:p>
        </w:tc>
      </w:tr>
      <w:tr w:rsidR="003128B8" w:rsidTr="00C67AA7">
        <w:tc>
          <w:tcPr>
            <w:tcW w:w="972" w:type="dxa"/>
          </w:tcPr>
          <w:p w:rsidR="003128B8" w:rsidRDefault="003128B8" w:rsidP="00C67AA7"/>
        </w:tc>
        <w:tc>
          <w:tcPr>
            <w:tcW w:w="1062" w:type="dxa"/>
          </w:tcPr>
          <w:p w:rsidR="003128B8" w:rsidRDefault="008F1D6D" w:rsidP="00C67AA7">
            <w:r>
              <w:t>D&amp;E</w:t>
            </w:r>
          </w:p>
        </w:tc>
        <w:tc>
          <w:tcPr>
            <w:tcW w:w="1193" w:type="dxa"/>
          </w:tcPr>
          <w:p w:rsidR="003128B8" w:rsidRDefault="003128B8" w:rsidP="00C67AA7"/>
        </w:tc>
        <w:tc>
          <w:tcPr>
            <w:tcW w:w="3685" w:type="dxa"/>
          </w:tcPr>
          <w:p w:rsidR="003128B8" w:rsidRDefault="008F1D6D" w:rsidP="00C67AA7">
            <w:r>
              <w:t>Line to guide eye (x &amp; y axes)</w:t>
            </w:r>
          </w:p>
        </w:tc>
        <w:tc>
          <w:tcPr>
            <w:tcW w:w="1749" w:type="dxa"/>
          </w:tcPr>
          <w:p w:rsidR="003128B8" w:rsidRDefault="003128B8" w:rsidP="00C67AA7"/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C67AA7"/>
        </w:tc>
        <w:tc>
          <w:tcPr>
            <w:tcW w:w="1193" w:type="dxa"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/>
        </w:tc>
        <w:tc>
          <w:tcPr>
            <w:tcW w:w="1749" w:type="dxa"/>
          </w:tcPr>
          <w:p w:rsidR="008F1D6D" w:rsidRDefault="008F1D6D" w:rsidP="00C67AA7"/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G</w:t>
            </w:r>
          </w:p>
        </w:tc>
        <w:tc>
          <w:tcPr>
            <w:tcW w:w="1193" w:type="dxa"/>
            <w:vMerge w:val="restart"/>
          </w:tcPr>
          <w:p w:rsidR="008F1D6D" w:rsidRDefault="008F1D6D" w:rsidP="00C67AA7">
            <w:r>
              <w:t>577 MHz</w:t>
            </w:r>
          </w:p>
        </w:tc>
        <w:tc>
          <w:tcPr>
            <w:tcW w:w="3685" w:type="dxa"/>
          </w:tcPr>
          <w:p w:rsidR="008F1D6D" w:rsidRDefault="008F1D6D" w:rsidP="00C67AA7">
            <w:r>
              <w:t>Zeeman laser power</w:t>
            </w:r>
          </w:p>
        </w:tc>
        <w:tc>
          <w:tcPr>
            <w:tcW w:w="1749" w:type="dxa"/>
          </w:tcPr>
          <w:p w:rsidR="008F1D6D" w:rsidRDefault="008F1D6D" w:rsidP="00C67AA7">
            <w:r>
              <w:t>mW</w:t>
            </w:r>
          </w:p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H</w:t>
            </w:r>
          </w:p>
        </w:tc>
        <w:tc>
          <w:tcPr>
            <w:tcW w:w="1193" w:type="dxa"/>
            <w:vMerge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>
            <w:r>
              <w:t>MOT fluorescence after 3 second load</w:t>
            </w:r>
          </w:p>
        </w:tc>
        <w:tc>
          <w:tcPr>
            <w:tcW w:w="1749" w:type="dxa"/>
          </w:tcPr>
          <w:p w:rsidR="008F1D6D" w:rsidRDefault="008F1D6D" w:rsidP="00C67AA7">
            <w:r>
              <w:t>Arbitrary units</w:t>
            </w:r>
          </w:p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I</w:t>
            </w:r>
          </w:p>
        </w:tc>
        <w:tc>
          <w:tcPr>
            <w:tcW w:w="1193" w:type="dxa"/>
            <w:vMerge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>
            <w:r>
              <w:t xml:space="preserve"> Statistical uncertainty on column F</w:t>
            </w:r>
          </w:p>
        </w:tc>
        <w:tc>
          <w:tcPr>
            <w:tcW w:w="1749" w:type="dxa"/>
          </w:tcPr>
          <w:p w:rsidR="008F1D6D" w:rsidRDefault="008F1D6D" w:rsidP="00C67AA7">
            <w:r>
              <w:t>Arbitrary units</w:t>
            </w:r>
          </w:p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J&amp;K</w:t>
            </w:r>
          </w:p>
        </w:tc>
        <w:tc>
          <w:tcPr>
            <w:tcW w:w="1193" w:type="dxa"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>
            <w:r>
              <w:t>Line to guide eye (x &amp; y axes)</w:t>
            </w:r>
          </w:p>
        </w:tc>
        <w:tc>
          <w:tcPr>
            <w:tcW w:w="1749" w:type="dxa"/>
          </w:tcPr>
          <w:p w:rsidR="008F1D6D" w:rsidRDefault="008F1D6D" w:rsidP="00C67AA7"/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/>
        </w:tc>
        <w:tc>
          <w:tcPr>
            <w:tcW w:w="1193" w:type="dxa"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/>
        </w:tc>
        <w:tc>
          <w:tcPr>
            <w:tcW w:w="1749" w:type="dxa"/>
          </w:tcPr>
          <w:p w:rsidR="008F1D6D" w:rsidRDefault="008F1D6D" w:rsidP="00C67AA7"/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M</w:t>
            </w:r>
          </w:p>
        </w:tc>
        <w:tc>
          <w:tcPr>
            <w:tcW w:w="1193" w:type="dxa"/>
            <w:vMerge w:val="restart"/>
          </w:tcPr>
          <w:p w:rsidR="008F1D6D" w:rsidRDefault="008F1D6D" w:rsidP="00C40B4E">
            <w:r>
              <w:t>587 MHz</w:t>
            </w:r>
          </w:p>
        </w:tc>
        <w:tc>
          <w:tcPr>
            <w:tcW w:w="3685" w:type="dxa"/>
          </w:tcPr>
          <w:p w:rsidR="008F1D6D" w:rsidRDefault="008F1D6D" w:rsidP="00C67AA7">
            <w:r>
              <w:t>Zeeman laser power</w:t>
            </w:r>
          </w:p>
        </w:tc>
        <w:tc>
          <w:tcPr>
            <w:tcW w:w="1749" w:type="dxa"/>
          </w:tcPr>
          <w:p w:rsidR="008F1D6D" w:rsidRDefault="008F1D6D" w:rsidP="00C67AA7">
            <w:r>
              <w:t>mW</w:t>
            </w:r>
          </w:p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N</w:t>
            </w:r>
          </w:p>
        </w:tc>
        <w:tc>
          <w:tcPr>
            <w:tcW w:w="1193" w:type="dxa"/>
            <w:vMerge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>
            <w:r>
              <w:t>MOT fluorescence after 3 second load</w:t>
            </w:r>
          </w:p>
        </w:tc>
        <w:tc>
          <w:tcPr>
            <w:tcW w:w="1749" w:type="dxa"/>
          </w:tcPr>
          <w:p w:rsidR="008F1D6D" w:rsidRDefault="008F1D6D" w:rsidP="00C67AA7">
            <w:r>
              <w:t>Arbitrary units</w:t>
            </w:r>
          </w:p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O</w:t>
            </w:r>
          </w:p>
        </w:tc>
        <w:tc>
          <w:tcPr>
            <w:tcW w:w="1193" w:type="dxa"/>
            <w:vMerge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>
            <w:r>
              <w:t xml:space="preserve"> Statistical uncertainty on column J</w:t>
            </w:r>
          </w:p>
        </w:tc>
        <w:tc>
          <w:tcPr>
            <w:tcW w:w="1749" w:type="dxa"/>
          </w:tcPr>
          <w:p w:rsidR="008F1D6D" w:rsidRDefault="008F1D6D" w:rsidP="00C67AA7">
            <w:r>
              <w:t>Arbitrary units</w:t>
            </w:r>
          </w:p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0147B4">
            <w:r>
              <w:t>P&amp;Q</w:t>
            </w:r>
          </w:p>
        </w:tc>
        <w:tc>
          <w:tcPr>
            <w:tcW w:w="1193" w:type="dxa"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>
            <w:r>
              <w:t>Line to guide eye (x &amp; y axes)</w:t>
            </w:r>
          </w:p>
        </w:tc>
        <w:tc>
          <w:tcPr>
            <w:tcW w:w="1749" w:type="dxa"/>
          </w:tcPr>
          <w:p w:rsidR="008F1D6D" w:rsidRDefault="008F1D6D" w:rsidP="00C67AA7"/>
        </w:tc>
      </w:tr>
      <w:tr w:rsidR="008F1D6D" w:rsidTr="00C67AA7">
        <w:tc>
          <w:tcPr>
            <w:tcW w:w="972" w:type="dxa"/>
          </w:tcPr>
          <w:p w:rsidR="008F1D6D" w:rsidRDefault="008F1D6D" w:rsidP="00C67AA7"/>
        </w:tc>
        <w:tc>
          <w:tcPr>
            <w:tcW w:w="1062" w:type="dxa"/>
          </w:tcPr>
          <w:p w:rsidR="008F1D6D" w:rsidRDefault="008F1D6D" w:rsidP="00C67AA7"/>
        </w:tc>
        <w:tc>
          <w:tcPr>
            <w:tcW w:w="1193" w:type="dxa"/>
          </w:tcPr>
          <w:p w:rsidR="008F1D6D" w:rsidRDefault="008F1D6D" w:rsidP="00C67AA7"/>
        </w:tc>
        <w:tc>
          <w:tcPr>
            <w:tcW w:w="3685" w:type="dxa"/>
          </w:tcPr>
          <w:p w:rsidR="008F1D6D" w:rsidRDefault="008F1D6D" w:rsidP="00C67AA7"/>
        </w:tc>
        <w:tc>
          <w:tcPr>
            <w:tcW w:w="1749" w:type="dxa"/>
          </w:tcPr>
          <w:p w:rsidR="008F1D6D" w:rsidRDefault="008F1D6D" w:rsidP="00C67AA7"/>
        </w:tc>
      </w:tr>
    </w:tbl>
    <w:p w:rsidR="00C40B4E" w:rsidRDefault="00C40B4E"/>
    <w:p w:rsidR="00E41FC6" w:rsidRDefault="00E41FC6"/>
    <w:p w:rsidR="00E41FC6" w:rsidRDefault="00E41FC6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3"/>
        <w:gridCol w:w="1093"/>
        <w:gridCol w:w="4278"/>
        <w:gridCol w:w="1559"/>
        <w:gridCol w:w="1134"/>
      </w:tblGrid>
      <w:tr w:rsidR="00731131" w:rsidRPr="00325DD7" w:rsidTr="003A414E">
        <w:tc>
          <w:tcPr>
            <w:tcW w:w="833" w:type="dxa"/>
          </w:tcPr>
          <w:p w:rsidR="00731131" w:rsidRPr="00325DD7" w:rsidRDefault="00731131" w:rsidP="00372940">
            <w:pPr>
              <w:rPr>
                <w:b/>
                <w:sz w:val="24"/>
                <w:szCs w:val="24"/>
              </w:rPr>
            </w:pPr>
            <w:r w:rsidRPr="00E41FC6">
              <w:rPr>
                <w:b/>
                <w:sz w:val="24"/>
                <w:szCs w:val="24"/>
              </w:rPr>
              <w:t>Fig 14</w:t>
            </w:r>
          </w:p>
        </w:tc>
        <w:tc>
          <w:tcPr>
            <w:tcW w:w="8064" w:type="dxa"/>
            <w:gridSpan w:val="4"/>
          </w:tcPr>
          <w:p w:rsidR="00731131" w:rsidRPr="00325DD7" w:rsidRDefault="00731131" w:rsidP="00372940">
            <w:pPr>
              <w:rPr>
                <w:b/>
                <w:sz w:val="24"/>
                <w:szCs w:val="24"/>
              </w:rPr>
            </w:pPr>
            <w:r w:rsidRPr="00E41FC6">
              <w:rPr>
                <w:b/>
                <w:sz w:val="24"/>
                <w:szCs w:val="24"/>
              </w:rPr>
              <w:t>Damping to stable trajectory</w:t>
            </w:r>
          </w:p>
        </w:tc>
      </w:tr>
      <w:tr w:rsidR="00731131" w:rsidRPr="00325DD7" w:rsidTr="00731131">
        <w:tc>
          <w:tcPr>
            <w:tcW w:w="833" w:type="dxa"/>
          </w:tcPr>
          <w:p w:rsidR="00731131" w:rsidRPr="00325DD7" w:rsidRDefault="00731131" w:rsidP="00372940">
            <w:pPr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</w:tcPr>
          <w:p w:rsidR="00731131" w:rsidRPr="00325DD7" w:rsidRDefault="00731131" w:rsidP="00372940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4278" w:type="dxa"/>
          </w:tcPr>
          <w:p w:rsidR="00731131" w:rsidRDefault="00731131" w:rsidP="003729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731131" w:rsidRPr="00325DD7" w:rsidRDefault="00731131" w:rsidP="00372940">
            <w:pPr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31131" w:rsidRPr="00325DD7" w:rsidRDefault="00731131" w:rsidP="00372940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134" w:type="dxa"/>
          </w:tcPr>
          <w:p w:rsidR="00731131" w:rsidRPr="00325DD7" w:rsidRDefault="00731131" w:rsidP="0073772D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A</w:t>
            </w:r>
          </w:p>
        </w:tc>
        <w:tc>
          <w:tcPr>
            <w:tcW w:w="4278" w:type="dxa"/>
            <w:vMerge w:val="restart"/>
          </w:tcPr>
          <w:p w:rsidR="00731131" w:rsidRDefault="00731131" w:rsidP="00372940">
            <w:r>
              <w:t>Initial speed  290 m/s</w:t>
            </w:r>
          </w:p>
        </w:tc>
        <w:tc>
          <w:tcPr>
            <w:tcW w:w="1559" w:type="dxa"/>
          </w:tcPr>
          <w:p w:rsidR="00731131" w:rsidRDefault="00731131" w:rsidP="00372940">
            <w:r>
              <w:t xml:space="preserve">z position </w:t>
            </w:r>
          </w:p>
        </w:tc>
        <w:tc>
          <w:tcPr>
            <w:tcW w:w="1134" w:type="dxa"/>
          </w:tcPr>
          <w:p w:rsidR="00731131" w:rsidRDefault="00731131" w:rsidP="0073772D">
            <w:r>
              <w:t>m</w:t>
            </w:r>
          </w:p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B</w:t>
            </w:r>
          </w:p>
        </w:tc>
        <w:tc>
          <w:tcPr>
            <w:tcW w:w="4278" w:type="dxa"/>
            <w:vMerge/>
          </w:tcPr>
          <w:p w:rsidR="00731131" w:rsidRDefault="00731131" w:rsidP="00372940"/>
        </w:tc>
        <w:tc>
          <w:tcPr>
            <w:tcW w:w="1559" w:type="dxa"/>
          </w:tcPr>
          <w:p w:rsidR="00731131" w:rsidRDefault="00731131" w:rsidP="00372940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731131" w:rsidRDefault="00731131" w:rsidP="0073772D">
            <w:r>
              <w:t>m/s</w:t>
            </w:r>
          </w:p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C</w:t>
            </w:r>
          </w:p>
        </w:tc>
        <w:tc>
          <w:tcPr>
            <w:tcW w:w="4278" w:type="dxa"/>
            <w:vMerge w:val="restart"/>
          </w:tcPr>
          <w:p w:rsidR="00731131" w:rsidRDefault="00731131" w:rsidP="00372940">
            <w:r>
              <w:t>Initial speed  291 m/s</w:t>
            </w:r>
          </w:p>
        </w:tc>
        <w:tc>
          <w:tcPr>
            <w:tcW w:w="1559" w:type="dxa"/>
          </w:tcPr>
          <w:p w:rsidR="00731131" w:rsidRDefault="00731131" w:rsidP="00372940">
            <w:r>
              <w:t xml:space="preserve">z position </w:t>
            </w:r>
          </w:p>
        </w:tc>
        <w:tc>
          <w:tcPr>
            <w:tcW w:w="1134" w:type="dxa"/>
          </w:tcPr>
          <w:p w:rsidR="00731131" w:rsidRDefault="00731131" w:rsidP="0073772D">
            <w:r>
              <w:t>m</w:t>
            </w:r>
          </w:p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D</w:t>
            </w:r>
          </w:p>
        </w:tc>
        <w:tc>
          <w:tcPr>
            <w:tcW w:w="4278" w:type="dxa"/>
            <w:vMerge/>
          </w:tcPr>
          <w:p w:rsidR="00731131" w:rsidRDefault="00731131" w:rsidP="00372940"/>
        </w:tc>
        <w:tc>
          <w:tcPr>
            <w:tcW w:w="1559" w:type="dxa"/>
          </w:tcPr>
          <w:p w:rsidR="00731131" w:rsidRDefault="00731131" w:rsidP="00372940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731131" w:rsidRDefault="00731131" w:rsidP="0073772D">
            <w:r>
              <w:t>m/s</w:t>
            </w:r>
          </w:p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E</w:t>
            </w:r>
          </w:p>
        </w:tc>
        <w:tc>
          <w:tcPr>
            <w:tcW w:w="4278" w:type="dxa"/>
            <w:vMerge w:val="restart"/>
          </w:tcPr>
          <w:p w:rsidR="00731131" w:rsidRDefault="00731131" w:rsidP="00372940">
            <w:r>
              <w:t>Initial speed  292 m/s</w:t>
            </w:r>
          </w:p>
        </w:tc>
        <w:tc>
          <w:tcPr>
            <w:tcW w:w="1559" w:type="dxa"/>
          </w:tcPr>
          <w:p w:rsidR="00731131" w:rsidRDefault="00731131" w:rsidP="00372940">
            <w:r>
              <w:t xml:space="preserve">z position </w:t>
            </w:r>
          </w:p>
        </w:tc>
        <w:tc>
          <w:tcPr>
            <w:tcW w:w="1134" w:type="dxa"/>
          </w:tcPr>
          <w:p w:rsidR="00731131" w:rsidRDefault="00731131" w:rsidP="0073772D">
            <w:r>
              <w:t>m</w:t>
            </w:r>
          </w:p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F</w:t>
            </w:r>
          </w:p>
        </w:tc>
        <w:tc>
          <w:tcPr>
            <w:tcW w:w="4278" w:type="dxa"/>
            <w:vMerge/>
          </w:tcPr>
          <w:p w:rsidR="00731131" w:rsidRDefault="00731131" w:rsidP="00372940"/>
        </w:tc>
        <w:tc>
          <w:tcPr>
            <w:tcW w:w="1559" w:type="dxa"/>
          </w:tcPr>
          <w:p w:rsidR="00731131" w:rsidRDefault="00731131" w:rsidP="00372940">
            <w:r>
              <w:t xml:space="preserve">Speed </w:t>
            </w:r>
            <w:proofErr w:type="spellStart"/>
            <w:r>
              <w:t>v</w:t>
            </w:r>
            <w:r w:rsidRPr="001F5887">
              <w:rPr>
                <w:vertAlign w:val="subscript"/>
              </w:rPr>
              <w:t>z</w:t>
            </w:r>
            <w:proofErr w:type="spellEnd"/>
            <w:r>
              <w:t xml:space="preserve"> </w:t>
            </w:r>
          </w:p>
        </w:tc>
        <w:tc>
          <w:tcPr>
            <w:tcW w:w="1134" w:type="dxa"/>
          </w:tcPr>
          <w:p w:rsidR="00731131" w:rsidRDefault="00731131" w:rsidP="0073772D">
            <w:r>
              <w:t>m/s</w:t>
            </w:r>
          </w:p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G</w:t>
            </w:r>
          </w:p>
        </w:tc>
        <w:tc>
          <w:tcPr>
            <w:tcW w:w="4278" w:type="dxa"/>
            <w:vMerge w:val="restart"/>
          </w:tcPr>
          <w:p w:rsidR="00731131" w:rsidRDefault="00731131" w:rsidP="00372940">
            <w:r>
              <w:t>And so on, filling 22 pairs of columns up to a maximum initial speed of 310 m/s, except for the last columns AQ  to AT which show the design capture envelope (AQ and AR) and the upper stability line (AS and AT).</w:t>
            </w:r>
          </w:p>
        </w:tc>
        <w:tc>
          <w:tcPr>
            <w:tcW w:w="1559" w:type="dxa"/>
          </w:tcPr>
          <w:p w:rsidR="00731131" w:rsidRDefault="00731131" w:rsidP="00372940"/>
        </w:tc>
        <w:tc>
          <w:tcPr>
            <w:tcW w:w="1134" w:type="dxa"/>
          </w:tcPr>
          <w:p w:rsidR="00731131" w:rsidRDefault="00731131" w:rsidP="00372940"/>
        </w:tc>
      </w:tr>
      <w:tr w:rsidR="00731131" w:rsidTr="00731131">
        <w:tc>
          <w:tcPr>
            <w:tcW w:w="833" w:type="dxa"/>
          </w:tcPr>
          <w:p w:rsidR="00731131" w:rsidRDefault="00731131" w:rsidP="00372940"/>
        </w:tc>
        <w:tc>
          <w:tcPr>
            <w:tcW w:w="1093" w:type="dxa"/>
          </w:tcPr>
          <w:p w:rsidR="00731131" w:rsidRDefault="00731131" w:rsidP="00372940">
            <w:r>
              <w:t>H</w:t>
            </w:r>
          </w:p>
        </w:tc>
        <w:tc>
          <w:tcPr>
            <w:tcW w:w="4278" w:type="dxa"/>
            <w:vMerge/>
          </w:tcPr>
          <w:p w:rsidR="00731131" w:rsidRDefault="00731131" w:rsidP="00372940"/>
        </w:tc>
        <w:tc>
          <w:tcPr>
            <w:tcW w:w="1559" w:type="dxa"/>
          </w:tcPr>
          <w:p w:rsidR="00731131" w:rsidRDefault="00731131" w:rsidP="00372940"/>
        </w:tc>
        <w:tc>
          <w:tcPr>
            <w:tcW w:w="1134" w:type="dxa"/>
          </w:tcPr>
          <w:p w:rsidR="00731131" w:rsidRDefault="00731131" w:rsidP="00372940"/>
        </w:tc>
      </w:tr>
    </w:tbl>
    <w:p w:rsidR="00184055" w:rsidRDefault="00184055"/>
    <w:p w:rsidR="00E41FC6" w:rsidRDefault="00E41FC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062"/>
        <w:gridCol w:w="1193"/>
        <w:gridCol w:w="3685"/>
        <w:gridCol w:w="1749"/>
      </w:tblGrid>
      <w:tr w:rsidR="00E41FC6" w:rsidRPr="00325DD7" w:rsidTr="004621C0">
        <w:tc>
          <w:tcPr>
            <w:tcW w:w="972" w:type="dxa"/>
          </w:tcPr>
          <w:p w:rsidR="00E41FC6" w:rsidRPr="00325DD7" w:rsidRDefault="00E41FC6" w:rsidP="004621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Fig 15</w:t>
            </w:r>
          </w:p>
        </w:tc>
        <w:tc>
          <w:tcPr>
            <w:tcW w:w="7689" w:type="dxa"/>
            <w:gridSpan w:val="4"/>
          </w:tcPr>
          <w:p w:rsidR="00E41FC6" w:rsidRPr="00325DD7" w:rsidRDefault="00E41FC6" w:rsidP="004621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Comparison of models: speed residuals versus distance</w:t>
            </w:r>
          </w:p>
        </w:tc>
      </w:tr>
      <w:tr w:rsidR="00E41FC6" w:rsidRPr="00325DD7" w:rsidTr="004621C0">
        <w:tc>
          <w:tcPr>
            <w:tcW w:w="972" w:type="dxa"/>
          </w:tcPr>
          <w:p w:rsidR="00E41FC6" w:rsidRPr="00325DD7" w:rsidRDefault="00E41FC6" w:rsidP="004621C0">
            <w:pPr>
              <w:rPr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:rsidR="00E41FC6" w:rsidRPr="00325DD7" w:rsidRDefault="00E41FC6" w:rsidP="004621C0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Column</w:t>
            </w:r>
          </w:p>
        </w:tc>
        <w:tc>
          <w:tcPr>
            <w:tcW w:w="1193" w:type="dxa"/>
          </w:tcPr>
          <w:p w:rsidR="00E41FC6" w:rsidRDefault="00E41FC6" w:rsidP="004621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Condition</w:t>
            </w:r>
          </w:p>
          <w:p w:rsidR="00E41FC6" w:rsidRPr="00325DD7" w:rsidRDefault="00E41FC6" w:rsidP="004621C0">
            <w:pPr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E41FC6" w:rsidRPr="00325DD7" w:rsidRDefault="00E41FC6" w:rsidP="004621C0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749" w:type="dxa"/>
          </w:tcPr>
          <w:p w:rsidR="00E41FC6" w:rsidRPr="00325DD7" w:rsidRDefault="00E41FC6" w:rsidP="004621C0">
            <w:pPr>
              <w:rPr>
                <w:b/>
                <w:sz w:val="24"/>
                <w:szCs w:val="24"/>
              </w:rPr>
            </w:pPr>
            <w:r w:rsidRPr="00325DD7">
              <w:rPr>
                <w:b/>
                <w:sz w:val="24"/>
                <w:szCs w:val="24"/>
              </w:rPr>
              <w:t>Units</w:t>
            </w:r>
          </w:p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>
            <w:r>
              <w:t>A</w:t>
            </w:r>
          </w:p>
        </w:tc>
        <w:tc>
          <w:tcPr>
            <w:tcW w:w="1193" w:type="dxa"/>
            <w:vMerge w:val="restart"/>
          </w:tcPr>
          <w:p w:rsidR="00E41FC6" w:rsidRDefault="00E41FC6" w:rsidP="004621C0">
            <w:r>
              <w:t>Basic model</w:t>
            </w:r>
          </w:p>
        </w:tc>
        <w:tc>
          <w:tcPr>
            <w:tcW w:w="3685" w:type="dxa"/>
          </w:tcPr>
          <w:p w:rsidR="00E41FC6" w:rsidRDefault="00E41FC6" w:rsidP="004621C0">
            <w:r>
              <w:t>Atom z position</w:t>
            </w:r>
          </w:p>
        </w:tc>
        <w:tc>
          <w:tcPr>
            <w:tcW w:w="1749" w:type="dxa"/>
          </w:tcPr>
          <w:p w:rsidR="00E41FC6" w:rsidRDefault="00E41FC6" w:rsidP="004621C0">
            <w:r>
              <w:t>m</w:t>
            </w:r>
          </w:p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>
            <w:r>
              <w:t>B</w:t>
            </w:r>
          </w:p>
        </w:tc>
        <w:tc>
          <w:tcPr>
            <w:tcW w:w="1193" w:type="dxa"/>
            <w:vMerge/>
          </w:tcPr>
          <w:p w:rsidR="00E41FC6" w:rsidRDefault="00E41FC6" w:rsidP="004621C0"/>
        </w:tc>
        <w:tc>
          <w:tcPr>
            <w:tcW w:w="3685" w:type="dxa"/>
          </w:tcPr>
          <w:p w:rsidR="00E41FC6" w:rsidRDefault="00E41FC6" w:rsidP="004621C0">
            <w:r>
              <w:t>Atom speed residual</w:t>
            </w:r>
          </w:p>
        </w:tc>
        <w:tc>
          <w:tcPr>
            <w:tcW w:w="1749" w:type="dxa"/>
          </w:tcPr>
          <w:p w:rsidR="00E41FC6" w:rsidRDefault="00E41FC6" w:rsidP="004621C0">
            <w:r>
              <w:t>m/s</w:t>
            </w:r>
          </w:p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/>
        </w:tc>
        <w:tc>
          <w:tcPr>
            <w:tcW w:w="1193" w:type="dxa"/>
          </w:tcPr>
          <w:p w:rsidR="00E41FC6" w:rsidRDefault="00E41FC6" w:rsidP="004621C0"/>
        </w:tc>
        <w:tc>
          <w:tcPr>
            <w:tcW w:w="3685" w:type="dxa"/>
          </w:tcPr>
          <w:p w:rsidR="00E41FC6" w:rsidRDefault="00E41FC6" w:rsidP="004621C0"/>
        </w:tc>
        <w:tc>
          <w:tcPr>
            <w:tcW w:w="1749" w:type="dxa"/>
          </w:tcPr>
          <w:p w:rsidR="00E41FC6" w:rsidRDefault="00E41FC6" w:rsidP="004621C0"/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>
            <w:r>
              <w:t>C</w:t>
            </w:r>
          </w:p>
        </w:tc>
        <w:tc>
          <w:tcPr>
            <w:tcW w:w="1193" w:type="dxa"/>
            <w:vMerge w:val="restart"/>
          </w:tcPr>
          <w:p w:rsidR="00E41FC6" w:rsidRDefault="00E41FC6" w:rsidP="004621C0">
            <w:r>
              <w:t xml:space="preserve">Model with </w:t>
            </w:r>
            <w:r w:rsidR="00731131">
              <w:rPr>
                <w:rFonts w:ascii="Symbol" w:hAnsi="Symbol"/>
              </w:rPr>
              <w:t></w:t>
            </w:r>
          </w:p>
        </w:tc>
        <w:tc>
          <w:tcPr>
            <w:tcW w:w="3685" w:type="dxa"/>
          </w:tcPr>
          <w:p w:rsidR="00E41FC6" w:rsidRDefault="00E41FC6" w:rsidP="004621C0">
            <w:r>
              <w:t>Atom z position</w:t>
            </w:r>
          </w:p>
        </w:tc>
        <w:tc>
          <w:tcPr>
            <w:tcW w:w="1749" w:type="dxa"/>
          </w:tcPr>
          <w:p w:rsidR="00E41FC6" w:rsidRDefault="00E41FC6" w:rsidP="004621C0">
            <w:r>
              <w:t>m</w:t>
            </w:r>
          </w:p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>
            <w:r>
              <w:t>D</w:t>
            </w:r>
          </w:p>
        </w:tc>
        <w:tc>
          <w:tcPr>
            <w:tcW w:w="1193" w:type="dxa"/>
            <w:vMerge/>
          </w:tcPr>
          <w:p w:rsidR="00E41FC6" w:rsidRDefault="00E41FC6" w:rsidP="004621C0"/>
        </w:tc>
        <w:tc>
          <w:tcPr>
            <w:tcW w:w="3685" w:type="dxa"/>
          </w:tcPr>
          <w:p w:rsidR="00E41FC6" w:rsidRDefault="00E41FC6" w:rsidP="004621C0">
            <w:r>
              <w:t>Atom speed residual</w:t>
            </w:r>
            <w:r w:rsidR="00731131">
              <w:t xml:space="preserve"> x10</w:t>
            </w:r>
          </w:p>
        </w:tc>
        <w:tc>
          <w:tcPr>
            <w:tcW w:w="1749" w:type="dxa"/>
          </w:tcPr>
          <w:p w:rsidR="00E41FC6" w:rsidRDefault="00E41FC6" w:rsidP="004621C0">
            <w:r>
              <w:t>m/s</w:t>
            </w:r>
          </w:p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/>
        </w:tc>
        <w:tc>
          <w:tcPr>
            <w:tcW w:w="1193" w:type="dxa"/>
          </w:tcPr>
          <w:p w:rsidR="00E41FC6" w:rsidRDefault="00E41FC6" w:rsidP="004621C0"/>
        </w:tc>
        <w:tc>
          <w:tcPr>
            <w:tcW w:w="3685" w:type="dxa"/>
          </w:tcPr>
          <w:p w:rsidR="00E41FC6" w:rsidRDefault="00E41FC6" w:rsidP="004621C0"/>
        </w:tc>
        <w:tc>
          <w:tcPr>
            <w:tcW w:w="1749" w:type="dxa"/>
          </w:tcPr>
          <w:p w:rsidR="00E41FC6" w:rsidRDefault="00E41FC6" w:rsidP="004621C0"/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>
            <w:r>
              <w:t>E</w:t>
            </w:r>
          </w:p>
        </w:tc>
        <w:tc>
          <w:tcPr>
            <w:tcW w:w="1193" w:type="dxa"/>
            <w:vMerge w:val="restart"/>
          </w:tcPr>
          <w:p w:rsidR="00E41FC6" w:rsidRPr="00184055" w:rsidRDefault="00E41FC6" w:rsidP="004621C0">
            <w:pPr>
              <w:rPr>
                <w:vertAlign w:val="subscript"/>
              </w:rPr>
            </w:pPr>
            <w:r>
              <w:t xml:space="preserve">Model with </w:t>
            </w:r>
            <w:r w:rsidRPr="00184055">
              <w:rPr>
                <w:rFonts w:ascii="Symbol" w:hAnsi="Symbol"/>
              </w:rPr>
              <w:t></w:t>
            </w:r>
          </w:p>
        </w:tc>
        <w:tc>
          <w:tcPr>
            <w:tcW w:w="3685" w:type="dxa"/>
          </w:tcPr>
          <w:p w:rsidR="00E41FC6" w:rsidRDefault="00E41FC6" w:rsidP="004621C0">
            <w:r>
              <w:t>Atom z position</w:t>
            </w:r>
          </w:p>
        </w:tc>
        <w:tc>
          <w:tcPr>
            <w:tcW w:w="1749" w:type="dxa"/>
          </w:tcPr>
          <w:p w:rsidR="00E41FC6" w:rsidRDefault="00E41FC6" w:rsidP="004621C0">
            <w:r>
              <w:t>m</w:t>
            </w:r>
          </w:p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>
            <w:r>
              <w:t>F</w:t>
            </w:r>
          </w:p>
        </w:tc>
        <w:tc>
          <w:tcPr>
            <w:tcW w:w="1193" w:type="dxa"/>
            <w:vMerge/>
          </w:tcPr>
          <w:p w:rsidR="00E41FC6" w:rsidRDefault="00E41FC6" w:rsidP="004621C0"/>
        </w:tc>
        <w:tc>
          <w:tcPr>
            <w:tcW w:w="3685" w:type="dxa"/>
          </w:tcPr>
          <w:p w:rsidR="00E41FC6" w:rsidRDefault="00E41FC6" w:rsidP="004621C0">
            <w:r>
              <w:t>Atom speed residual</w:t>
            </w:r>
            <w:r w:rsidR="00731131">
              <w:t xml:space="preserve"> x10</w:t>
            </w:r>
          </w:p>
        </w:tc>
        <w:tc>
          <w:tcPr>
            <w:tcW w:w="1749" w:type="dxa"/>
          </w:tcPr>
          <w:p w:rsidR="00E41FC6" w:rsidRDefault="00E41FC6" w:rsidP="004621C0">
            <w:r>
              <w:t>m/s</w:t>
            </w:r>
          </w:p>
        </w:tc>
      </w:tr>
      <w:tr w:rsidR="00E41FC6" w:rsidTr="004621C0">
        <w:tc>
          <w:tcPr>
            <w:tcW w:w="972" w:type="dxa"/>
          </w:tcPr>
          <w:p w:rsidR="00E41FC6" w:rsidRDefault="00E41FC6" w:rsidP="004621C0"/>
        </w:tc>
        <w:tc>
          <w:tcPr>
            <w:tcW w:w="1062" w:type="dxa"/>
          </w:tcPr>
          <w:p w:rsidR="00E41FC6" w:rsidRDefault="00E41FC6" w:rsidP="004621C0"/>
        </w:tc>
        <w:tc>
          <w:tcPr>
            <w:tcW w:w="1193" w:type="dxa"/>
          </w:tcPr>
          <w:p w:rsidR="00E41FC6" w:rsidRDefault="00E41FC6" w:rsidP="004621C0"/>
        </w:tc>
        <w:tc>
          <w:tcPr>
            <w:tcW w:w="3685" w:type="dxa"/>
          </w:tcPr>
          <w:p w:rsidR="00E41FC6" w:rsidRDefault="00E41FC6" w:rsidP="004621C0"/>
        </w:tc>
        <w:tc>
          <w:tcPr>
            <w:tcW w:w="1749" w:type="dxa"/>
          </w:tcPr>
          <w:p w:rsidR="00E41FC6" w:rsidRDefault="00E41FC6" w:rsidP="004621C0"/>
        </w:tc>
      </w:tr>
    </w:tbl>
    <w:p w:rsidR="00E41FC6" w:rsidRDefault="00E41FC6" w:rsidP="00E41FC6"/>
    <w:p w:rsidR="00E41FC6" w:rsidRDefault="00E41FC6"/>
    <w:sectPr w:rsidR="00E41FC6" w:rsidSect="00057EB2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49"/>
    <w:rsid w:val="000147B4"/>
    <w:rsid w:val="00057EB2"/>
    <w:rsid w:val="00114649"/>
    <w:rsid w:val="00184055"/>
    <w:rsid w:val="001F5887"/>
    <w:rsid w:val="003128B8"/>
    <w:rsid w:val="00325DD7"/>
    <w:rsid w:val="00372940"/>
    <w:rsid w:val="00416F45"/>
    <w:rsid w:val="00447D91"/>
    <w:rsid w:val="004621C0"/>
    <w:rsid w:val="00465962"/>
    <w:rsid w:val="004D40A9"/>
    <w:rsid w:val="005135EE"/>
    <w:rsid w:val="006D52A5"/>
    <w:rsid w:val="007157AD"/>
    <w:rsid w:val="0072289B"/>
    <w:rsid w:val="00731131"/>
    <w:rsid w:val="00772666"/>
    <w:rsid w:val="007D2FE1"/>
    <w:rsid w:val="007E003B"/>
    <w:rsid w:val="007F01EC"/>
    <w:rsid w:val="00870F54"/>
    <w:rsid w:val="008F1D6D"/>
    <w:rsid w:val="0095019F"/>
    <w:rsid w:val="00995F07"/>
    <w:rsid w:val="009B607A"/>
    <w:rsid w:val="00A90AE0"/>
    <w:rsid w:val="00A97D94"/>
    <w:rsid w:val="00C2707B"/>
    <w:rsid w:val="00C40B4E"/>
    <w:rsid w:val="00C67AA7"/>
    <w:rsid w:val="00CD06AD"/>
    <w:rsid w:val="00CE4AF2"/>
    <w:rsid w:val="00DA4649"/>
    <w:rsid w:val="00DC2FED"/>
    <w:rsid w:val="00E41FC6"/>
    <w:rsid w:val="00E72CED"/>
    <w:rsid w:val="00EA1339"/>
    <w:rsid w:val="00EA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06AD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870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06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06AD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870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http://arxiv.org/abs/xxxx.xxx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1CB101D3.dotm</Template>
  <TotalTime>278</TotalTime>
  <Pages>6</Pages>
  <Words>1177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HOPKINS S.A.</dc:creator>
  <cp:lastModifiedBy>HOPKINS S.A.</cp:lastModifiedBy>
  <cp:revision>32</cp:revision>
  <dcterms:created xsi:type="dcterms:W3CDTF">2015-11-23T16:32:00Z</dcterms:created>
  <dcterms:modified xsi:type="dcterms:W3CDTF">2015-12-21T10:05:00Z</dcterms:modified>
</cp:coreProperties>
</file>